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870CC" w14:textId="77777777" w:rsidR="00424A5A" w:rsidRPr="0004419A" w:rsidRDefault="00424A5A">
      <w:pPr>
        <w:rPr>
          <w:rFonts w:ascii="Tahoma" w:hAnsi="Tahoma" w:cs="Tahoma"/>
          <w:sz w:val="20"/>
          <w:szCs w:val="20"/>
        </w:rPr>
      </w:pPr>
    </w:p>
    <w:p w14:paraId="2F6C1FD9" w14:textId="77777777" w:rsidR="00424A5A" w:rsidRPr="0004419A" w:rsidRDefault="00424A5A">
      <w:pPr>
        <w:rPr>
          <w:rFonts w:ascii="Tahoma" w:hAnsi="Tahoma" w:cs="Tahoma"/>
          <w:sz w:val="20"/>
          <w:szCs w:val="20"/>
        </w:rPr>
      </w:pPr>
    </w:p>
    <w:p w14:paraId="620E8439" w14:textId="77777777" w:rsidR="00424A5A" w:rsidRPr="0004419A" w:rsidRDefault="00424A5A" w:rsidP="00424A5A">
      <w:pPr>
        <w:rPr>
          <w:rFonts w:ascii="Tahoma" w:hAnsi="Tahoma" w:cs="Tahoma"/>
          <w:sz w:val="20"/>
          <w:szCs w:val="20"/>
        </w:rPr>
      </w:pPr>
    </w:p>
    <w:p w14:paraId="61F367FB" w14:textId="77777777" w:rsidR="00424A5A" w:rsidRPr="0004419A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04419A" w14:paraId="6C83E184" w14:textId="77777777">
        <w:tc>
          <w:tcPr>
            <w:tcW w:w="1080" w:type="dxa"/>
            <w:vAlign w:val="center"/>
          </w:tcPr>
          <w:p w14:paraId="51E8E9E4" w14:textId="77777777" w:rsidR="00424A5A" w:rsidRPr="0004419A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F61A445" w14:textId="35522562" w:rsidR="00424A5A" w:rsidRPr="0004419A" w:rsidRDefault="0004419A" w:rsidP="00A8052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color w:val="0000FF"/>
                <w:sz w:val="20"/>
                <w:szCs w:val="20"/>
              </w:rPr>
              <w:t>43001-153/2022</w:t>
            </w:r>
            <w:r w:rsidR="007F1D79">
              <w:rPr>
                <w:rFonts w:ascii="Tahoma" w:hAnsi="Tahoma" w:cs="Tahoma"/>
                <w:color w:val="0000FF"/>
                <w:sz w:val="20"/>
                <w:szCs w:val="20"/>
              </w:rPr>
              <w:t>-0</w:t>
            </w:r>
            <w:r w:rsidR="00A80521"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14:paraId="0FE7E01C" w14:textId="77777777" w:rsidR="00424A5A" w:rsidRPr="0004419A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D8D3B28" w14:textId="77777777" w:rsidR="00424A5A" w:rsidRPr="0004419A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3E235515" w14:textId="77777777" w:rsidR="00424A5A" w:rsidRPr="0004419A" w:rsidRDefault="0004419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color w:val="0000FF"/>
                <w:sz w:val="20"/>
                <w:szCs w:val="20"/>
              </w:rPr>
              <w:t>A-36/22 G</w:t>
            </w:r>
            <w:r w:rsidR="00424A5A" w:rsidRPr="0004419A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04419A" w14:paraId="648FF620" w14:textId="77777777">
        <w:tc>
          <w:tcPr>
            <w:tcW w:w="1080" w:type="dxa"/>
            <w:vAlign w:val="center"/>
          </w:tcPr>
          <w:p w14:paraId="1A6F6B75" w14:textId="77777777" w:rsidR="00424A5A" w:rsidRPr="0004419A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3F7A2D90" w14:textId="0ACD89C9" w:rsidR="00424A5A" w:rsidRPr="0004419A" w:rsidRDefault="00E5006B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4.7.2022</w:t>
            </w:r>
          </w:p>
        </w:tc>
        <w:tc>
          <w:tcPr>
            <w:tcW w:w="1080" w:type="dxa"/>
            <w:vAlign w:val="center"/>
          </w:tcPr>
          <w:p w14:paraId="4D32C0C8" w14:textId="77777777" w:rsidR="00424A5A" w:rsidRPr="0004419A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F1A9FD5" w14:textId="77777777" w:rsidR="00424A5A" w:rsidRPr="0004419A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2B728CCA" w14:textId="77777777" w:rsidR="00424A5A" w:rsidRPr="0004419A" w:rsidRDefault="0004419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color w:val="0000FF"/>
                <w:sz w:val="20"/>
                <w:szCs w:val="20"/>
              </w:rPr>
              <w:t>2431-22-000660/0</w:t>
            </w:r>
          </w:p>
        </w:tc>
      </w:tr>
    </w:tbl>
    <w:p w14:paraId="01E2142D" w14:textId="77777777" w:rsidR="00424A5A" w:rsidRPr="0004419A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14:paraId="592CC110" w14:textId="77777777" w:rsidR="00424A5A" w:rsidRPr="0004419A" w:rsidRDefault="00424A5A">
      <w:pPr>
        <w:rPr>
          <w:rFonts w:ascii="Tahoma" w:hAnsi="Tahoma" w:cs="Tahoma"/>
          <w:sz w:val="20"/>
          <w:szCs w:val="20"/>
        </w:rPr>
      </w:pPr>
    </w:p>
    <w:p w14:paraId="24F75DEE" w14:textId="77777777" w:rsidR="00556816" w:rsidRPr="0004419A" w:rsidRDefault="00556816">
      <w:pPr>
        <w:rPr>
          <w:rFonts w:ascii="Tahoma" w:hAnsi="Tahoma" w:cs="Tahoma"/>
          <w:sz w:val="20"/>
          <w:szCs w:val="20"/>
        </w:rPr>
      </w:pPr>
    </w:p>
    <w:p w14:paraId="5612AC5C" w14:textId="77777777" w:rsidR="00FE3CAD" w:rsidRPr="00637BE6" w:rsidRDefault="00FE3CAD" w:rsidP="00FE3CAD">
      <w:pPr>
        <w:pStyle w:val="EndnoteText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637BE6">
        <w:rPr>
          <w:rFonts w:ascii="Times New Roman" w:hAnsi="Times New Roman"/>
          <w:b/>
          <w:spacing w:val="20"/>
          <w:sz w:val="22"/>
        </w:rPr>
        <w:t xml:space="preserve">SPREMEMBA RAZPISNE DOKUMENTACIJE </w:t>
      </w:r>
    </w:p>
    <w:p w14:paraId="352C176F" w14:textId="77777777" w:rsidR="00E813F4" w:rsidRPr="0004419A" w:rsidRDefault="00E813F4" w:rsidP="00E813F4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04419A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778BD2BD" w14:textId="77777777" w:rsidR="00E813F4" w:rsidRPr="0004419A" w:rsidRDefault="00E813F4" w:rsidP="00E813F4">
      <w:pPr>
        <w:pStyle w:val="EndnoteText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04419A" w14:paraId="60961760" w14:textId="77777777">
        <w:tc>
          <w:tcPr>
            <w:tcW w:w="9288" w:type="dxa"/>
          </w:tcPr>
          <w:p w14:paraId="4A209F8F" w14:textId="77777777" w:rsidR="00E813F4" w:rsidRPr="0004419A" w:rsidRDefault="0004419A" w:rsidP="003560E2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04419A">
              <w:rPr>
                <w:rFonts w:ascii="Tahoma" w:hAnsi="Tahoma" w:cs="Tahoma"/>
                <w:b/>
                <w:szCs w:val="20"/>
              </w:rPr>
              <w:t>Izgradnja zahodne obvoznice Maribor (1. etapa Lackova - Kardeljeva) od km 3+600 do km 4+840</w:t>
            </w:r>
          </w:p>
        </w:tc>
      </w:tr>
    </w:tbl>
    <w:p w14:paraId="790BA353" w14:textId="77777777" w:rsidR="00E813F4" w:rsidRPr="0004419A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4E85A51B" w14:textId="77777777" w:rsidR="00E813F4" w:rsidRPr="0004419A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07AE9E12" w14:textId="1DF19DE0" w:rsidR="00FE3CAD" w:rsidRPr="00637BE6" w:rsidRDefault="00FE3CAD" w:rsidP="00FE3CAD">
      <w:pPr>
        <w:pStyle w:val="EndnoteText"/>
        <w:jc w:val="both"/>
        <w:rPr>
          <w:rFonts w:ascii="Times New Roman" w:hAnsi="Times New Roman"/>
          <w:sz w:val="22"/>
          <w:szCs w:val="22"/>
        </w:rPr>
      </w:pPr>
      <w:r w:rsidRPr="00637BE6">
        <w:rPr>
          <w:rFonts w:ascii="Times New Roman" w:hAnsi="Times New Roman"/>
          <w:sz w:val="22"/>
          <w:szCs w:val="22"/>
        </w:rPr>
        <w:t>Obvestilo o spremembi razpisne dokumentacije je objavljeno na "Portalu javn</w:t>
      </w:r>
      <w:r w:rsidR="00E5006B">
        <w:rPr>
          <w:rFonts w:ascii="Times New Roman" w:hAnsi="Times New Roman"/>
          <w:sz w:val="22"/>
          <w:szCs w:val="22"/>
        </w:rPr>
        <w:t>ih naročil".</w:t>
      </w:r>
    </w:p>
    <w:p w14:paraId="50F2C0ED" w14:textId="77777777" w:rsidR="00FE3CAD" w:rsidRPr="00637BE6" w:rsidRDefault="00FE3CAD" w:rsidP="00FE3CAD">
      <w:pPr>
        <w:pStyle w:val="EndnoteText"/>
        <w:jc w:val="both"/>
        <w:rPr>
          <w:rFonts w:ascii="Times New Roman" w:hAnsi="Times New Roman"/>
          <w:sz w:val="22"/>
        </w:rPr>
      </w:pPr>
    </w:p>
    <w:p w14:paraId="0BE01A45" w14:textId="77777777" w:rsidR="00FE3CAD" w:rsidRPr="00637BE6" w:rsidRDefault="00FE3CAD" w:rsidP="00FE3CAD">
      <w:pPr>
        <w:pStyle w:val="EndnoteText"/>
        <w:spacing w:after="60"/>
        <w:jc w:val="both"/>
        <w:rPr>
          <w:rFonts w:ascii="Times New Roman" w:hAnsi="Times New Roman"/>
          <w:sz w:val="22"/>
        </w:rPr>
      </w:pPr>
      <w:r w:rsidRPr="00637BE6">
        <w:rPr>
          <w:rFonts w:ascii="Times New Roman" w:hAnsi="Times New Roman"/>
          <w:sz w:val="22"/>
        </w:rPr>
        <w:t>Obrazložitev sprememb:</w:t>
      </w:r>
    </w:p>
    <w:p w14:paraId="5F1AA01F" w14:textId="77777777" w:rsidR="00E813F4" w:rsidRPr="000D49D3" w:rsidRDefault="00E813F4" w:rsidP="0004419A">
      <w:pPr>
        <w:widowControl w:val="0"/>
        <w:spacing w:before="60" w:line="254" w:lineRule="atLeast"/>
        <w:jc w:val="both"/>
        <w:rPr>
          <w:rFonts w:ascii="Tahoma" w:hAnsi="Tahoma" w:cs="Tahoma"/>
          <w:b/>
          <w:sz w:val="20"/>
          <w:szCs w:val="20"/>
        </w:rPr>
      </w:pPr>
    </w:p>
    <w:p w14:paraId="7425F759" w14:textId="77777777" w:rsidR="00FE3CAD" w:rsidRDefault="00FE3CAD" w:rsidP="00FE3CAD">
      <w:pPr>
        <w:pStyle w:val="BodyText2"/>
        <w:widowControl w:val="0"/>
        <w:spacing w:line="254" w:lineRule="atLeast"/>
        <w:rPr>
          <w:rFonts w:ascii="Times New Roman" w:hAnsi="Times New Roman"/>
          <w:sz w:val="22"/>
          <w:szCs w:val="22"/>
        </w:rPr>
      </w:pPr>
      <w:r w:rsidRPr="000502AF">
        <w:rPr>
          <w:rFonts w:ascii="Times New Roman" w:hAnsi="Times New Roman"/>
          <w:sz w:val="22"/>
          <w:szCs w:val="22"/>
        </w:rPr>
        <w:t xml:space="preserve">Zamenja se </w:t>
      </w:r>
      <w:r w:rsidRPr="000502AF">
        <w:rPr>
          <w:rFonts w:ascii="Times New Roman" w:hAnsi="Times New Roman"/>
          <w:b/>
          <w:sz w:val="22"/>
          <w:szCs w:val="22"/>
        </w:rPr>
        <w:t>kompletni popis del</w:t>
      </w:r>
      <w:r w:rsidRPr="000502AF">
        <w:rPr>
          <w:rFonts w:ascii="Times New Roman" w:hAnsi="Times New Roman"/>
          <w:sz w:val="22"/>
          <w:szCs w:val="22"/>
        </w:rPr>
        <w:t xml:space="preserve"> s spodaj navedenimi spremembami: </w:t>
      </w:r>
    </w:p>
    <w:p w14:paraId="6EF881E8" w14:textId="77777777" w:rsidR="00FE3CAD" w:rsidRDefault="00FE3CAD" w:rsidP="00FE3CAD">
      <w:pPr>
        <w:pStyle w:val="BodyText2"/>
        <w:widowControl w:val="0"/>
        <w:spacing w:line="254" w:lineRule="atLeast"/>
        <w:rPr>
          <w:rFonts w:ascii="Times New Roman" w:hAnsi="Times New Roman"/>
          <w:sz w:val="22"/>
          <w:szCs w:val="22"/>
        </w:rPr>
      </w:pPr>
    </w:p>
    <w:p w14:paraId="07E1A6B2" w14:textId="241A7DBA" w:rsidR="00AB33E8" w:rsidRPr="005167D0" w:rsidRDefault="00FE3CAD" w:rsidP="00560ED3">
      <w:pPr>
        <w:pStyle w:val="BodyText2"/>
        <w:widowControl w:val="0"/>
        <w:numPr>
          <w:ilvl w:val="0"/>
          <w:numId w:val="46"/>
        </w:numPr>
        <w:spacing w:line="254" w:lineRule="atLeast"/>
        <w:rPr>
          <w:rFonts w:ascii="Times New Roman" w:hAnsi="Times New Roman"/>
          <w:b/>
          <w:sz w:val="22"/>
          <w:szCs w:val="22"/>
        </w:rPr>
      </w:pPr>
      <w:r w:rsidRPr="005167D0">
        <w:rPr>
          <w:rFonts w:ascii="Times New Roman" w:hAnsi="Times New Roman"/>
          <w:b/>
          <w:sz w:val="22"/>
          <w:szCs w:val="22"/>
        </w:rPr>
        <w:t>Izbrisan</w:t>
      </w:r>
      <w:r w:rsidR="00560ED3" w:rsidRPr="005167D0">
        <w:rPr>
          <w:rFonts w:ascii="Times New Roman" w:hAnsi="Times New Roman"/>
          <w:b/>
          <w:sz w:val="22"/>
          <w:szCs w:val="22"/>
        </w:rPr>
        <w:t>i</w:t>
      </w:r>
      <w:r w:rsidRPr="005167D0">
        <w:rPr>
          <w:rFonts w:ascii="Times New Roman" w:hAnsi="Times New Roman"/>
          <w:b/>
          <w:sz w:val="22"/>
          <w:szCs w:val="22"/>
        </w:rPr>
        <w:t xml:space="preserve"> </w:t>
      </w:r>
      <w:r w:rsidR="00560ED3" w:rsidRPr="005167D0">
        <w:rPr>
          <w:rFonts w:ascii="Times New Roman" w:hAnsi="Times New Roman"/>
          <w:b/>
          <w:sz w:val="22"/>
          <w:szCs w:val="22"/>
        </w:rPr>
        <w:t>sta</w:t>
      </w:r>
      <w:r w:rsidRPr="005167D0">
        <w:rPr>
          <w:rFonts w:ascii="Times New Roman" w:hAnsi="Times New Roman"/>
          <w:b/>
          <w:sz w:val="22"/>
          <w:szCs w:val="22"/>
        </w:rPr>
        <w:t xml:space="preserve"> </w:t>
      </w:r>
      <w:r w:rsidR="00560ED3" w:rsidRPr="005167D0">
        <w:rPr>
          <w:rFonts w:ascii="Times New Roman" w:hAnsi="Times New Roman"/>
          <w:b/>
          <w:sz w:val="22"/>
          <w:szCs w:val="22"/>
        </w:rPr>
        <w:t>podvajani poglavji</w:t>
      </w:r>
      <w:r w:rsidRPr="005167D0">
        <w:rPr>
          <w:rFonts w:ascii="Times New Roman" w:hAnsi="Times New Roman"/>
          <w:b/>
          <w:sz w:val="22"/>
          <w:szCs w:val="22"/>
        </w:rPr>
        <w:t xml:space="preserve"> 1.4.1 </w:t>
      </w:r>
      <w:r w:rsidR="00560ED3" w:rsidRPr="005167D0">
        <w:rPr>
          <w:rFonts w:ascii="Times New Roman" w:hAnsi="Times New Roman"/>
          <w:b/>
          <w:sz w:val="22"/>
          <w:szCs w:val="22"/>
        </w:rPr>
        <w:t xml:space="preserve">Globinsko odvodnjavanje - kanalizacija skupaj </w:t>
      </w:r>
      <w:r w:rsidRPr="005167D0">
        <w:rPr>
          <w:rFonts w:ascii="Times New Roman" w:hAnsi="Times New Roman"/>
          <w:b/>
          <w:sz w:val="22"/>
          <w:szCs w:val="22"/>
        </w:rPr>
        <w:t xml:space="preserve">in 1.4.2 </w:t>
      </w:r>
      <w:r w:rsidR="00560ED3" w:rsidRPr="005167D0">
        <w:rPr>
          <w:rFonts w:ascii="Times New Roman" w:hAnsi="Times New Roman"/>
          <w:b/>
          <w:sz w:val="22"/>
          <w:szCs w:val="22"/>
        </w:rPr>
        <w:t xml:space="preserve">Jaški skupaj </w:t>
      </w:r>
      <w:r w:rsidRPr="005167D0">
        <w:rPr>
          <w:rFonts w:ascii="Times New Roman" w:hAnsi="Times New Roman"/>
          <w:b/>
          <w:sz w:val="22"/>
          <w:szCs w:val="22"/>
        </w:rPr>
        <w:t>v rekapitulaciji Načrta priključka, list 3_2_Načrt priključka</w:t>
      </w:r>
      <w:r w:rsidR="00560ED3" w:rsidRPr="005167D0">
        <w:rPr>
          <w:rFonts w:ascii="Times New Roman" w:hAnsi="Times New Roman"/>
          <w:b/>
          <w:sz w:val="22"/>
          <w:szCs w:val="22"/>
        </w:rPr>
        <w:t>, 1.4 ODVODNJA SKUPAJ</w:t>
      </w:r>
      <w:r w:rsidR="00C044CA" w:rsidRPr="005167D0">
        <w:rPr>
          <w:rFonts w:ascii="Times New Roman" w:hAnsi="Times New Roman"/>
          <w:b/>
          <w:sz w:val="22"/>
          <w:szCs w:val="22"/>
        </w:rPr>
        <w:t>.</w:t>
      </w:r>
    </w:p>
    <w:p w14:paraId="42DC9803" w14:textId="77777777" w:rsidR="00FE3CAD" w:rsidRPr="00FE3CAD" w:rsidRDefault="00FE3CAD" w:rsidP="00FE3CAD">
      <w:pPr>
        <w:pStyle w:val="BodyText2"/>
        <w:widowControl w:val="0"/>
        <w:spacing w:line="254" w:lineRule="atLeast"/>
        <w:ind w:left="360"/>
        <w:rPr>
          <w:rFonts w:ascii="Tahoma" w:hAnsi="Tahoma" w:cs="Tahoma"/>
          <w:szCs w:val="20"/>
        </w:rPr>
      </w:pPr>
    </w:p>
    <w:p w14:paraId="7670E1B1" w14:textId="319DB4BD" w:rsidR="00C343E1" w:rsidRPr="00AB33E8" w:rsidRDefault="00AB33E8" w:rsidP="00AB33E8">
      <w:pPr>
        <w:pStyle w:val="ListParagraph"/>
        <w:ind w:left="360"/>
        <w:rPr>
          <w:rFonts w:ascii="Tahoma" w:hAnsi="Tahoma" w:cs="Tahoma"/>
          <w:sz w:val="20"/>
          <w:szCs w:val="20"/>
        </w:rPr>
      </w:pPr>
      <w:r>
        <w:rPr>
          <w:rFonts w:ascii="Arial" w:hAnsi="Arial" w:cs="Arial"/>
          <w:b/>
          <w:bCs/>
          <w:color w:val="333333"/>
          <w:sz w:val="22"/>
          <w:szCs w:val="18"/>
          <w:shd w:val="clear" w:color="auto" w:fill="FFFFFF"/>
        </w:rPr>
        <w:t xml:space="preserve">Popis del: </w:t>
      </w:r>
      <w:r w:rsidR="009E4A7E">
        <w:rPr>
          <w:rFonts w:ascii="Arial" w:hAnsi="Arial" w:cs="Arial"/>
          <w:b/>
          <w:bCs/>
          <w:color w:val="333333"/>
          <w:sz w:val="22"/>
          <w:szCs w:val="18"/>
          <w:shd w:val="clear" w:color="auto" w:fill="FFFFFF"/>
        </w:rPr>
        <w:t xml:space="preserve">list </w:t>
      </w:r>
      <w:r>
        <w:rPr>
          <w:rFonts w:ascii="Arial" w:hAnsi="Arial" w:cs="Arial"/>
          <w:b/>
          <w:bCs/>
          <w:color w:val="333333"/>
          <w:sz w:val="22"/>
          <w:szCs w:val="18"/>
          <w:shd w:val="clear" w:color="auto" w:fill="FFFFFF"/>
        </w:rPr>
        <w:t>3</w:t>
      </w:r>
      <w:r w:rsidRPr="00A77B0B">
        <w:rPr>
          <w:rFonts w:ascii="Arial" w:hAnsi="Arial" w:cs="Arial"/>
          <w:b/>
          <w:bCs/>
          <w:color w:val="333333"/>
          <w:sz w:val="22"/>
          <w:szCs w:val="18"/>
          <w:shd w:val="clear" w:color="auto" w:fill="FFFFFF"/>
        </w:rPr>
        <w:t>_</w:t>
      </w:r>
      <w:r>
        <w:rPr>
          <w:rFonts w:ascii="Arial" w:hAnsi="Arial" w:cs="Arial"/>
          <w:b/>
          <w:bCs/>
          <w:color w:val="333333"/>
          <w:sz w:val="22"/>
          <w:szCs w:val="18"/>
          <w:shd w:val="clear" w:color="auto" w:fill="FFFFFF"/>
        </w:rPr>
        <w:t>2</w:t>
      </w:r>
      <w:r w:rsidRPr="00A77B0B">
        <w:rPr>
          <w:rFonts w:ascii="Arial" w:hAnsi="Arial" w:cs="Arial"/>
          <w:b/>
          <w:bCs/>
          <w:color w:val="333333"/>
          <w:sz w:val="22"/>
          <w:szCs w:val="18"/>
          <w:shd w:val="clear" w:color="auto" w:fill="FFFFFF"/>
        </w:rPr>
        <w:t>_</w:t>
      </w:r>
      <w:r>
        <w:rPr>
          <w:rFonts w:ascii="Arial" w:hAnsi="Arial" w:cs="Arial"/>
          <w:b/>
          <w:bCs/>
          <w:color w:val="333333"/>
          <w:sz w:val="22"/>
          <w:szCs w:val="18"/>
          <w:shd w:val="clear" w:color="auto" w:fill="FFFFFF"/>
        </w:rPr>
        <w:t>Načrt priključka</w:t>
      </w:r>
    </w:p>
    <w:p w14:paraId="16D89230" w14:textId="38E4AE0B" w:rsidR="0092677A" w:rsidRPr="00694676" w:rsidRDefault="000A1EB4" w:rsidP="00694676">
      <w:pPr>
        <w:pStyle w:val="ListParagraph"/>
        <w:numPr>
          <w:ilvl w:val="0"/>
          <w:numId w:val="19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 del - rekapitulacija</w:t>
      </w:r>
      <w:r w:rsidR="00694676">
        <w:rPr>
          <w:rFonts w:ascii="Tahoma" w:hAnsi="Tahoma" w:cs="Tahoma"/>
          <w:sz w:val="20"/>
          <w:szCs w:val="20"/>
        </w:rPr>
        <w:t>:</w:t>
      </w:r>
      <w:r w:rsidR="0092677A" w:rsidRPr="00694676">
        <w:rPr>
          <w:rFonts w:ascii="Tahoma" w:hAnsi="Tahoma" w:cs="Tahoma"/>
          <w:sz w:val="20"/>
          <w:szCs w:val="20"/>
        </w:rPr>
        <w:tab/>
      </w:r>
    </w:p>
    <w:tbl>
      <w:tblPr>
        <w:tblW w:w="1000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"/>
        <w:gridCol w:w="893"/>
        <w:gridCol w:w="4135"/>
        <w:gridCol w:w="593"/>
        <w:gridCol w:w="1151"/>
        <w:gridCol w:w="1228"/>
        <w:gridCol w:w="1432"/>
      </w:tblGrid>
      <w:tr w:rsidR="0092677A" w14:paraId="35612AC4" w14:textId="77777777" w:rsidTr="000A1EB4">
        <w:trPr>
          <w:trHeight w:val="2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D071E" w14:textId="77777777" w:rsidR="0092677A" w:rsidRDefault="0092677A">
            <w:pPr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B6CEE9" w14:textId="77777777" w:rsidR="0092677A" w:rsidRDefault="009267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1.4 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2C7F49" w14:textId="77777777" w:rsidR="0092677A" w:rsidRDefault="009267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ODVODNJA SKUPAJ: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BE7AA" w14:textId="77777777" w:rsidR="0092677A" w:rsidRDefault="0092677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933DED" w14:textId="77777777" w:rsidR="0092677A" w:rsidRDefault="0092677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BB666A" w14:textId="77777777" w:rsidR="0092677A" w:rsidRDefault="009267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4EEFC" w14:textId="77777777" w:rsidR="0092677A" w:rsidRDefault="009267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92677A" w14:paraId="1C7CD184" w14:textId="77777777" w:rsidTr="000A1EB4">
        <w:trPr>
          <w:trHeight w:val="262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26649" w14:textId="77777777" w:rsidR="0092677A" w:rsidRDefault="009267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60AEA7E" w14:textId="77777777" w:rsidR="0092677A" w:rsidRDefault="009267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1.4.1 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BD2B3DF" w14:textId="77777777" w:rsidR="0092677A" w:rsidRDefault="009267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Globinsko odvodnjavanje - kanalizacija skupaj: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B5285" w14:textId="77777777" w:rsidR="0092677A" w:rsidRDefault="00926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9905C" w14:textId="77777777" w:rsidR="0092677A" w:rsidRDefault="00926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3DD4F" w14:textId="77777777" w:rsidR="0092677A" w:rsidRDefault="009267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1DE8E8" w14:textId="77777777" w:rsidR="0092677A" w:rsidRDefault="009267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677A" w14:paraId="618A5155" w14:textId="77777777" w:rsidTr="000A1EB4">
        <w:trPr>
          <w:trHeight w:val="262"/>
        </w:trPr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B7E887F" w14:textId="77777777" w:rsidR="0092677A" w:rsidRDefault="0092677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0475E48" w14:textId="77777777" w:rsidR="0092677A" w:rsidRDefault="009267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1.4.2 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F8CA99" w14:textId="77777777" w:rsidR="0092677A" w:rsidRDefault="009267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Jaški skupaj: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10C46" w14:textId="77777777" w:rsidR="0092677A" w:rsidRDefault="0092677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0B837" w14:textId="77777777" w:rsidR="0092677A" w:rsidRDefault="0092677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7E735" w14:textId="77777777" w:rsidR="0092677A" w:rsidRDefault="009267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D1D8BD6" w14:textId="77777777" w:rsidR="0092677A" w:rsidRDefault="009267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677A" w14:paraId="6249B37F" w14:textId="77777777" w:rsidTr="000A1EB4">
        <w:trPr>
          <w:trHeight w:val="262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F01C6" w14:textId="77777777" w:rsidR="0092677A" w:rsidRDefault="009267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1D3BEE0" w14:textId="77777777" w:rsidR="0092677A" w:rsidRDefault="009267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1.4.1 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34E8F30" w14:textId="77777777" w:rsidR="0092677A" w:rsidRDefault="009267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Globinsko odvodnjavanje - kanalizacija skupaj: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7E8EC" w14:textId="77777777" w:rsidR="0092677A" w:rsidRDefault="00926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F8053" w14:textId="77777777" w:rsidR="0092677A" w:rsidRDefault="00926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BABAC9" w14:textId="77777777" w:rsidR="0092677A" w:rsidRDefault="009267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9C6133" w14:textId="77777777" w:rsidR="0092677A" w:rsidRDefault="009267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677A" w14:paraId="7C14A9D7" w14:textId="77777777" w:rsidTr="000A1EB4">
        <w:trPr>
          <w:trHeight w:val="262"/>
        </w:trPr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0780466" w14:textId="77777777" w:rsidR="0092677A" w:rsidRDefault="0092677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4DA128" w14:textId="77777777" w:rsidR="0092677A" w:rsidRDefault="009267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1.4.2 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2C6F25" w14:textId="77777777" w:rsidR="0092677A" w:rsidRDefault="009267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Jaški skupaj: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B0C2B2" w14:textId="77777777" w:rsidR="0092677A" w:rsidRDefault="0092677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2A01DB" w14:textId="77777777" w:rsidR="0092677A" w:rsidRDefault="0092677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95E434" w14:textId="77777777" w:rsidR="0092677A" w:rsidRDefault="009267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E60A131" w14:textId="77777777" w:rsidR="0092677A" w:rsidRDefault="009267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677A" w14:paraId="46298955" w14:textId="77777777" w:rsidTr="000A1EB4">
        <w:trPr>
          <w:trHeight w:val="262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C4A387" w14:textId="77777777" w:rsidR="0092677A" w:rsidRDefault="009267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246C9" w14:textId="77777777" w:rsidR="0092677A" w:rsidRDefault="0092677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27791" w14:textId="77777777" w:rsidR="0092677A" w:rsidRDefault="0092677A">
            <w:pPr>
              <w:rPr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1DAE7" w14:textId="77777777" w:rsidR="0092677A" w:rsidRDefault="0092677A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7B8F8" w14:textId="77777777" w:rsidR="0092677A" w:rsidRDefault="00926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FCF0C" w14:textId="77777777" w:rsidR="0092677A" w:rsidRDefault="0092677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06C7BD" w14:textId="77777777" w:rsidR="0092677A" w:rsidRDefault="0092677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</w:tbl>
    <w:p w14:paraId="2AD139C6" w14:textId="37F59DDC" w:rsidR="00556816" w:rsidRPr="00694676" w:rsidRDefault="0092677A" w:rsidP="00694676">
      <w:pPr>
        <w:pStyle w:val="ListParagraph"/>
        <w:numPr>
          <w:ilvl w:val="0"/>
          <w:numId w:val="19"/>
        </w:numPr>
        <w:rPr>
          <w:rFonts w:ascii="Tahoma" w:hAnsi="Tahoma" w:cs="Tahoma"/>
          <w:sz w:val="20"/>
          <w:szCs w:val="20"/>
        </w:rPr>
      </w:pPr>
      <w:r w:rsidRPr="00694676">
        <w:rPr>
          <w:rFonts w:ascii="Tahoma" w:hAnsi="Tahoma" w:cs="Tahoma"/>
          <w:sz w:val="20"/>
          <w:szCs w:val="20"/>
        </w:rPr>
        <w:t>Popravljen</w:t>
      </w:r>
      <w:r w:rsidR="000A1EB4">
        <w:rPr>
          <w:rFonts w:ascii="Tahoma" w:hAnsi="Tahoma" w:cs="Tahoma"/>
          <w:sz w:val="20"/>
          <w:szCs w:val="20"/>
        </w:rPr>
        <w:t xml:space="preserve"> popis del - rekapitulacija</w:t>
      </w:r>
      <w:r w:rsidR="00694676">
        <w:rPr>
          <w:rFonts w:ascii="Tahoma" w:hAnsi="Tahoma" w:cs="Tahoma"/>
          <w:sz w:val="20"/>
          <w:szCs w:val="20"/>
        </w:rPr>
        <w:t>:</w:t>
      </w:r>
    </w:p>
    <w:tbl>
      <w:tblPr>
        <w:tblW w:w="998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91"/>
        <w:gridCol w:w="4122"/>
        <w:gridCol w:w="591"/>
        <w:gridCol w:w="1148"/>
        <w:gridCol w:w="1224"/>
        <w:gridCol w:w="1428"/>
      </w:tblGrid>
      <w:tr w:rsidR="0092677A" w14:paraId="43BDB7F2" w14:textId="77777777" w:rsidTr="000A1EB4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E09C1" w14:textId="77777777" w:rsidR="0092677A" w:rsidRDefault="0092677A">
            <w:pPr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079118C" w14:textId="77777777" w:rsidR="0092677A" w:rsidRDefault="009267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1.4 </w:t>
            </w:r>
          </w:p>
        </w:tc>
        <w:tc>
          <w:tcPr>
            <w:tcW w:w="4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FA2F8EE" w14:textId="77777777" w:rsidR="0092677A" w:rsidRDefault="009267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ODVODNJA SKUPAJ: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4B0D5" w14:textId="77777777" w:rsidR="0092677A" w:rsidRDefault="0092677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0A449" w14:textId="77777777" w:rsidR="0092677A" w:rsidRDefault="0092677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5B543E" w14:textId="77777777" w:rsidR="0092677A" w:rsidRDefault="009267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BB28E" w14:textId="77777777" w:rsidR="0092677A" w:rsidRDefault="009267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92677A" w14:paraId="36241C52" w14:textId="77777777" w:rsidTr="000A1EB4">
        <w:trPr>
          <w:trHeight w:val="266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hideMark/>
          </w:tcPr>
          <w:p w14:paraId="604687E4" w14:textId="77777777" w:rsidR="0092677A" w:rsidRDefault="0092677A">
            <w:pPr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hideMark/>
          </w:tcPr>
          <w:p w14:paraId="0CD832E3" w14:textId="77777777" w:rsidR="0092677A" w:rsidRDefault="009267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1.4.1 </w:t>
            </w:r>
          </w:p>
        </w:tc>
        <w:tc>
          <w:tcPr>
            <w:tcW w:w="4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hideMark/>
          </w:tcPr>
          <w:p w14:paraId="5D24E802" w14:textId="77777777" w:rsidR="0092677A" w:rsidRDefault="009267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Globinsko odvodnjavanje - kanalizacija skupaj: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BE581BF" w14:textId="77777777" w:rsidR="0092677A" w:rsidRDefault="0092677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EAF613D" w14:textId="77777777" w:rsidR="0092677A" w:rsidRDefault="0092677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09324DE3" w14:textId="77777777" w:rsidR="0092677A" w:rsidRDefault="009267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9E2A014" w14:textId="77777777" w:rsidR="0092677A" w:rsidRDefault="009267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677A" w14:paraId="6ECCFB41" w14:textId="77777777" w:rsidTr="000A1EB4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hideMark/>
          </w:tcPr>
          <w:p w14:paraId="225F55B3" w14:textId="77777777" w:rsidR="0092677A" w:rsidRDefault="0092677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hideMark/>
          </w:tcPr>
          <w:p w14:paraId="3E677AAF" w14:textId="77777777" w:rsidR="0092677A" w:rsidRDefault="009267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1.4.2 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hideMark/>
          </w:tcPr>
          <w:p w14:paraId="22DA706E" w14:textId="77777777" w:rsidR="0092677A" w:rsidRDefault="009267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Jaški skupaj: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3117F22C" w14:textId="77777777" w:rsidR="0092677A" w:rsidRDefault="0092677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7EB23D06" w14:textId="77777777" w:rsidR="0092677A" w:rsidRDefault="0092677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16DC147B" w14:textId="77777777" w:rsidR="0092677A" w:rsidRDefault="009267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140A6B8F" w14:textId="77777777" w:rsidR="0092677A" w:rsidRDefault="009267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677A" w14:paraId="5846B106" w14:textId="77777777" w:rsidTr="000A1EB4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8CFD031" w14:textId="77777777" w:rsidR="0092677A" w:rsidRDefault="009267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72D113" w14:textId="77777777" w:rsidR="0092677A" w:rsidRDefault="009267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CBA79C" w14:textId="77777777" w:rsidR="0092677A" w:rsidRDefault="009267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9E01E" w14:textId="77777777" w:rsidR="0092677A" w:rsidRDefault="009267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7AD92" w14:textId="77777777" w:rsidR="0092677A" w:rsidRDefault="00926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DAAF99" w14:textId="77777777" w:rsidR="0092677A" w:rsidRDefault="009267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8F80A2" w14:textId="77777777" w:rsidR="0092677A" w:rsidRDefault="009267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0B507F4A" w14:textId="5683956C" w:rsidR="0092677A" w:rsidRDefault="0092677A">
      <w:pPr>
        <w:rPr>
          <w:rFonts w:ascii="Tahoma" w:hAnsi="Tahoma" w:cs="Tahoma"/>
          <w:sz w:val="20"/>
          <w:szCs w:val="20"/>
        </w:rPr>
      </w:pPr>
    </w:p>
    <w:p w14:paraId="1B345B00" w14:textId="081C9B9E" w:rsidR="005167D0" w:rsidRPr="007300C5" w:rsidRDefault="002C290F" w:rsidP="005167D0">
      <w:pPr>
        <w:pStyle w:val="BodyText2"/>
        <w:widowControl w:val="0"/>
        <w:numPr>
          <w:ilvl w:val="0"/>
          <w:numId w:val="46"/>
        </w:numPr>
        <w:spacing w:line="254" w:lineRule="atLeas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Spremenjene so merske enote, ki so bile označene z </w:t>
      </w:r>
      <w:r w:rsidR="007300C5">
        <w:rPr>
          <w:rFonts w:ascii="Times New Roman" w:hAnsi="Times New Roman"/>
          <w:b/>
          <w:sz w:val="22"/>
          <w:szCs w:val="22"/>
        </w:rPr>
        <w:t>'</w:t>
      </w:r>
      <w:r>
        <w:rPr>
          <w:rFonts w:ascii="Times New Roman" w:hAnsi="Times New Roman"/>
          <w:b/>
          <w:sz w:val="22"/>
          <w:szCs w:val="22"/>
        </w:rPr>
        <w:t>pavšal</w:t>
      </w:r>
      <w:r w:rsidR="007300C5">
        <w:rPr>
          <w:rFonts w:ascii="Times New Roman" w:hAnsi="Times New Roman"/>
          <w:b/>
          <w:sz w:val="22"/>
          <w:szCs w:val="22"/>
        </w:rPr>
        <w:t>'</w:t>
      </w:r>
      <w:r>
        <w:rPr>
          <w:rFonts w:ascii="Times New Roman" w:hAnsi="Times New Roman"/>
          <w:b/>
          <w:sz w:val="22"/>
          <w:szCs w:val="22"/>
        </w:rPr>
        <w:t xml:space="preserve"> oz. </w:t>
      </w:r>
      <w:r w:rsidR="007300C5">
        <w:rPr>
          <w:rFonts w:ascii="Times New Roman" w:hAnsi="Times New Roman"/>
          <w:b/>
          <w:sz w:val="22"/>
          <w:szCs w:val="22"/>
        </w:rPr>
        <w:t>'</w:t>
      </w:r>
      <w:r>
        <w:rPr>
          <w:rFonts w:ascii="Times New Roman" w:hAnsi="Times New Roman"/>
          <w:b/>
          <w:sz w:val="22"/>
          <w:szCs w:val="22"/>
        </w:rPr>
        <w:t>ocenjeno</w:t>
      </w:r>
      <w:r w:rsidR="007300C5">
        <w:rPr>
          <w:rFonts w:ascii="Times New Roman" w:hAnsi="Times New Roman"/>
          <w:b/>
          <w:sz w:val="22"/>
          <w:szCs w:val="22"/>
        </w:rPr>
        <w:t>'</w:t>
      </w:r>
      <w:r>
        <w:rPr>
          <w:rFonts w:ascii="Times New Roman" w:hAnsi="Times New Roman"/>
          <w:b/>
          <w:sz w:val="22"/>
          <w:szCs w:val="22"/>
        </w:rPr>
        <w:t xml:space="preserve"> v poglavj</w:t>
      </w:r>
      <w:r w:rsidR="007300C5">
        <w:rPr>
          <w:rFonts w:ascii="Times New Roman" w:hAnsi="Times New Roman"/>
          <w:b/>
          <w:sz w:val="22"/>
          <w:szCs w:val="22"/>
        </w:rPr>
        <w:t>u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="007300C5">
        <w:rPr>
          <w:rFonts w:ascii="Times New Roman" w:hAnsi="Times New Roman"/>
          <w:b/>
          <w:sz w:val="22"/>
          <w:szCs w:val="22"/>
        </w:rPr>
        <w:t>Prestavitev in zaščita plina</w:t>
      </w:r>
      <w:r w:rsidR="005167D0" w:rsidRPr="005167D0">
        <w:rPr>
          <w:rFonts w:ascii="Times New Roman" w:hAnsi="Times New Roman"/>
          <w:b/>
          <w:sz w:val="22"/>
          <w:szCs w:val="22"/>
        </w:rPr>
        <w:t xml:space="preserve">, list </w:t>
      </w:r>
      <w:r w:rsidR="007300C5">
        <w:rPr>
          <w:rFonts w:ascii="Times New Roman" w:hAnsi="Times New Roman"/>
          <w:b/>
          <w:sz w:val="22"/>
          <w:szCs w:val="22"/>
        </w:rPr>
        <w:t>5</w:t>
      </w:r>
      <w:r w:rsidR="005167D0" w:rsidRPr="005167D0">
        <w:rPr>
          <w:rFonts w:ascii="Times New Roman" w:hAnsi="Times New Roman"/>
          <w:b/>
          <w:sz w:val="22"/>
          <w:szCs w:val="22"/>
        </w:rPr>
        <w:t>_</w:t>
      </w:r>
      <w:r w:rsidR="007300C5">
        <w:rPr>
          <w:rFonts w:ascii="Times New Roman" w:hAnsi="Times New Roman"/>
          <w:b/>
          <w:sz w:val="22"/>
          <w:szCs w:val="22"/>
        </w:rPr>
        <w:t>1</w:t>
      </w:r>
      <w:r w:rsidR="005167D0" w:rsidRPr="005167D0">
        <w:rPr>
          <w:rFonts w:ascii="Times New Roman" w:hAnsi="Times New Roman"/>
          <w:b/>
          <w:sz w:val="22"/>
          <w:szCs w:val="22"/>
        </w:rPr>
        <w:t>_</w:t>
      </w:r>
      <w:r w:rsidR="007300C5">
        <w:rPr>
          <w:rFonts w:ascii="Times New Roman" w:hAnsi="Times New Roman"/>
          <w:b/>
          <w:sz w:val="22"/>
          <w:szCs w:val="22"/>
        </w:rPr>
        <w:t>Prestavitev in poglavju Načrt plinovoda 0.1 bar</w:t>
      </w:r>
      <w:r w:rsidR="007300C5" w:rsidRPr="007300C5">
        <w:rPr>
          <w:rFonts w:ascii="Times New Roman" w:hAnsi="Times New Roman"/>
          <w:b/>
          <w:sz w:val="22"/>
          <w:szCs w:val="22"/>
        </w:rPr>
        <w:t xml:space="preserve">, </w:t>
      </w:r>
      <w:r w:rsidR="007300C5" w:rsidRPr="007300C5">
        <w:rPr>
          <w:rFonts w:ascii="Times New Roman" w:hAnsi="Times New Roman"/>
          <w:b/>
          <w:bCs/>
          <w:color w:val="333333"/>
          <w:sz w:val="22"/>
          <w:szCs w:val="18"/>
          <w:shd w:val="clear" w:color="auto" w:fill="FFFFFF"/>
        </w:rPr>
        <w:t>list 5_2_Nacrt_plinovoda_0.1bar</w:t>
      </w:r>
    </w:p>
    <w:p w14:paraId="11083ED5" w14:textId="045F28C1" w:rsidR="00694676" w:rsidRDefault="00694676">
      <w:pPr>
        <w:rPr>
          <w:rFonts w:ascii="Tahoma" w:hAnsi="Tahoma" w:cs="Tahoma"/>
          <w:sz w:val="20"/>
          <w:szCs w:val="20"/>
        </w:rPr>
      </w:pPr>
    </w:p>
    <w:p w14:paraId="15CD7E59" w14:textId="77777777" w:rsidR="005207A5" w:rsidRPr="005207A5" w:rsidRDefault="005207A5" w:rsidP="00AB33E8">
      <w:pPr>
        <w:pStyle w:val="ListParagraph"/>
        <w:ind w:left="360"/>
        <w:rPr>
          <w:rFonts w:ascii="Tahoma" w:hAnsi="Tahoma" w:cs="Tahoma"/>
          <w:b/>
          <w:bCs/>
          <w:color w:val="333333"/>
          <w:sz w:val="16"/>
          <w:szCs w:val="12"/>
          <w:shd w:val="clear" w:color="auto" w:fill="FFFFFF"/>
        </w:rPr>
      </w:pPr>
    </w:p>
    <w:p w14:paraId="2D264A2C" w14:textId="48F31C9E" w:rsidR="00E62C6A" w:rsidRPr="007300C5" w:rsidRDefault="00AB33E8" w:rsidP="00E62C6A">
      <w:pPr>
        <w:pStyle w:val="ListParagraph"/>
        <w:ind w:left="0"/>
        <w:rPr>
          <w:rFonts w:ascii="Arial" w:hAnsi="Arial" w:cs="Arial"/>
          <w:b/>
          <w:bCs/>
          <w:color w:val="FF0000"/>
          <w:sz w:val="22"/>
          <w:szCs w:val="18"/>
          <w:shd w:val="clear" w:color="auto" w:fill="FFFFFF"/>
        </w:rPr>
      </w:pPr>
      <w:r w:rsidRPr="007300C5">
        <w:rPr>
          <w:rFonts w:ascii="Arial" w:hAnsi="Arial" w:cs="Arial"/>
          <w:b/>
          <w:bCs/>
          <w:color w:val="FF0000"/>
          <w:sz w:val="22"/>
          <w:szCs w:val="18"/>
          <w:shd w:val="clear" w:color="auto" w:fill="FFFFFF"/>
        </w:rPr>
        <w:t>Popis del</w:t>
      </w:r>
      <w:r w:rsidR="00A77B0B" w:rsidRPr="007300C5">
        <w:rPr>
          <w:rFonts w:ascii="Arial" w:hAnsi="Arial" w:cs="Arial"/>
          <w:b/>
          <w:bCs/>
          <w:color w:val="FF0000"/>
          <w:sz w:val="22"/>
          <w:szCs w:val="18"/>
          <w:shd w:val="clear" w:color="auto" w:fill="FFFFFF"/>
        </w:rPr>
        <w:t xml:space="preserve">: </w:t>
      </w:r>
      <w:r w:rsidR="009E4A7E" w:rsidRPr="007300C5">
        <w:rPr>
          <w:rFonts w:ascii="Arial" w:hAnsi="Arial" w:cs="Arial"/>
          <w:b/>
          <w:bCs/>
          <w:color w:val="FF0000"/>
          <w:sz w:val="22"/>
          <w:szCs w:val="18"/>
          <w:shd w:val="clear" w:color="auto" w:fill="FFFFFF"/>
        </w:rPr>
        <w:t xml:space="preserve">list </w:t>
      </w:r>
      <w:r w:rsidR="00A77B0B" w:rsidRPr="007300C5">
        <w:rPr>
          <w:rFonts w:ascii="Arial" w:hAnsi="Arial" w:cs="Arial"/>
          <w:b/>
          <w:bCs/>
          <w:color w:val="FF0000"/>
          <w:sz w:val="22"/>
          <w:szCs w:val="18"/>
          <w:shd w:val="clear" w:color="auto" w:fill="FFFFFF"/>
        </w:rPr>
        <w:t xml:space="preserve">5_1_Prestavitev in zascita_plin </w:t>
      </w:r>
    </w:p>
    <w:p w14:paraId="6E32C814" w14:textId="146510CB" w:rsidR="001A22B0" w:rsidRPr="007300C5" w:rsidRDefault="00ED54C7" w:rsidP="00ED54C7">
      <w:pPr>
        <w:rPr>
          <w:rFonts w:ascii="Arial" w:hAnsi="Arial" w:cs="Arial"/>
          <w:b/>
          <w:bCs/>
          <w:color w:val="0070C0"/>
          <w:lang w:eastAsia="sl-SI"/>
        </w:rPr>
      </w:pPr>
      <w:r w:rsidRPr="007300C5">
        <w:rPr>
          <w:rFonts w:ascii="Arial" w:hAnsi="Arial" w:cs="Arial"/>
          <w:b/>
          <w:bCs/>
          <w:color w:val="0070C0"/>
        </w:rPr>
        <w:t>STROJNI DEL</w:t>
      </w:r>
    </w:p>
    <w:p w14:paraId="67FAF74A" w14:textId="56339842" w:rsidR="00D929EC" w:rsidRDefault="00D929EC" w:rsidP="00D929EC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STROJNI DEL - PROFIL A</w:t>
      </w:r>
    </w:p>
    <w:p w14:paraId="21DFF34B" w14:textId="3B4B2B8B" w:rsidR="00971DE5" w:rsidRDefault="00971DE5" w:rsidP="00971DE5">
      <w:pPr>
        <w:pStyle w:val="ListParagraph"/>
        <w:rPr>
          <w:rFonts w:ascii="Tahoma" w:hAnsi="Tahoma" w:cs="Tahoma"/>
          <w:sz w:val="20"/>
          <w:szCs w:val="20"/>
        </w:rPr>
      </w:pPr>
    </w:p>
    <w:p w14:paraId="4DD2556D" w14:textId="6657D1CB" w:rsidR="00D929EC" w:rsidRPr="001A58F2" w:rsidRDefault="00D14618" w:rsidP="00D929EC">
      <w:pPr>
        <w:pStyle w:val="ListParagraph"/>
        <w:numPr>
          <w:ilvl w:val="0"/>
          <w:numId w:val="20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</w:t>
      </w:r>
      <w:r w:rsidR="00D929EC">
        <w:rPr>
          <w:rFonts w:ascii="Tahoma" w:hAnsi="Tahoma" w:cs="Tahoma"/>
          <w:sz w:val="20"/>
          <w:szCs w:val="20"/>
        </w:rPr>
        <w:t>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599"/>
        <w:gridCol w:w="5989"/>
        <w:gridCol w:w="952"/>
        <w:gridCol w:w="599"/>
        <w:gridCol w:w="508"/>
        <w:gridCol w:w="728"/>
      </w:tblGrid>
      <w:tr w:rsidR="00D929EC" w14:paraId="0A463D03" w14:textId="77777777" w:rsidTr="00D929EC">
        <w:trPr>
          <w:trHeight w:val="7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F5A5C" w14:textId="77777777" w:rsidR="00D929EC" w:rsidRDefault="00D929EC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0003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CA42C0" w14:textId="77777777" w:rsidR="00D929EC" w:rsidRDefault="00D929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FBCF5" w14:textId="77777777" w:rsidR="00D929EC" w:rsidRDefault="00D929E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Praznjenje in izpihovanje plinovoda DN 150 na trasi cca 5935 m med dvema sekcijskima ventiloma in izpihovanje z dušikom.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CA8F" w14:textId="77777777" w:rsidR="00D929EC" w:rsidRDefault="00D929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BBB2" w14:textId="77777777" w:rsidR="00D929EC" w:rsidRDefault="00D929E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87D26" w14:textId="77777777" w:rsidR="00D929EC" w:rsidRDefault="00D929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5DA57" w14:textId="77777777" w:rsidR="00D929EC" w:rsidRDefault="00D929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29EC" w14:paraId="41C87D30" w14:textId="77777777" w:rsidTr="00D929EC">
        <w:trPr>
          <w:trHeight w:val="76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F43E0" w14:textId="77777777" w:rsidR="00D929EC" w:rsidRDefault="00D929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BD386" w14:textId="77777777" w:rsidR="00D929EC" w:rsidRDefault="00D929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E8BC8" w14:textId="77777777" w:rsidR="00D929EC" w:rsidRDefault="00D929E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Če se bosta istočasno prestavljala profil A in Profil G se strošek enakomerno porazdeli med oba odseka.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531CC" w14:textId="77777777" w:rsidR="00D929EC" w:rsidRDefault="00D929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45D84" w14:textId="77777777" w:rsidR="00D929EC" w:rsidRDefault="00D929E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54EA" w14:textId="77777777" w:rsidR="00D929EC" w:rsidRDefault="00D929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A652F" w14:textId="77777777" w:rsidR="00D929EC" w:rsidRDefault="00D929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29EC" w14:paraId="1848434F" w14:textId="77777777" w:rsidTr="00D929EC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76E5B" w14:textId="77777777" w:rsidR="00D929EC" w:rsidRDefault="00D929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183AE" w14:textId="77777777" w:rsidR="00D929EC" w:rsidRDefault="00D929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59643" w14:textId="77777777" w:rsidR="00D929EC" w:rsidRDefault="00D929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238F8" w14:textId="77777777" w:rsidR="00D929EC" w:rsidRDefault="00D929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5784" w14:textId="77777777" w:rsidR="00D929EC" w:rsidRDefault="00D929E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40A1920" w14:textId="77777777" w:rsidR="00D929EC" w:rsidRDefault="00D929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2C6FA" w14:textId="77777777" w:rsidR="00D929EC" w:rsidRDefault="00D929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6DF4E9D5" w14:textId="292AF0E5" w:rsidR="00971DE5" w:rsidRDefault="00971DE5" w:rsidP="00971DE5">
      <w:pPr>
        <w:pStyle w:val="ListParagraph"/>
        <w:rPr>
          <w:rFonts w:ascii="Tahoma" w:hAnsi="Tahoma" w:cs="Tahoma"/>
          <w:sz w:val="16"/>
          <w:szCs w:val="16"/>
        </w:rPr>
      </w:pPr>
    </w:p>
    <w:p w14:paraId="3BB3B7C5" w14:textId="4EBF6F89" w:rsidR="00D929EC" w:rsidRDefault="00D929EC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</w:p>
    <w:tbl>
      <w:tblPr>
        <w:tblW w:w="985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605"/>
        <w:gridCol w:w="6048"/>
        <w:gridCol w:w="979"/>
        <w:gridCol w:w="530"/>
        <w:gridCol w:w="513"/>
        <w:gridCol w:w="735"/>
      </w:tblGrid>
      <w:tr w:rsidR="00723D80" w14:paraId="3962F346" w14:textId="77777777" w:rsidTr="00FC64AD">
        <w:trPr>
          <w:trHeight w:val="76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53743" w14:textId="77777777" w:rsidR="00723D80" w:rsidRDefault="00723D80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0003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5DEF4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6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719C5" w14:textId="77777777" w:rsidR="00723D80" w:rsidRDefault="00723D8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Praznjenje in izpihovanje plinovoda DN 150 na trasi cca 5935 m med dvema sekcijskima ventiloma in izpihovanje z dušikom.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48053" w14:textId="77777777" w:rsidR="00723D80" w:rsidRDefault="00723D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96E5" w14:textId="77777777" w:rsidR="00723D80" w:rsidRDefault="00723D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7F25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91DE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3D80" w14:paraId="61233687" w14:textId="77777777" w:rsidTr="00FC64AD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BA790" w14:textId="77777777" w:rsidR="00723D80" w:rsidRDefault="00723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7FEB3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30C7D" w14:textId="77777777" w:rsidR="00723D80" w:rsidRDefault="00723D8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Če se bosta istočasno prestavljala profil A in Profil G se strošek enakomerno porazdeli med oba odseka.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31417" w14:textId="77777777" w:rsidR="00723D80" w:rsidRDefault="00723D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99C9" w14:textId="77777777" w:rsidR="00723D80" w:rsidRDefault="00723D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68F48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3A022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3D80" w14:paraId="0D1BC08F" w14:textId="77777777" w:rsidTr="00FC64AD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FD4C0" w14:textId="77777777" w:rsidR="00723D80" w:rsidRDefault="00723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19F51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9D0E7" w14:textId="77777777" w:rsidR="00723D80" w:rsidRDefault="00723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F9FE5BE" w14:textId="77777777" w:rsidR="00723D80" w:rsidRDefault="00723D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43D69DE" w14:textId="77777777" w:rsidR="00723D80" w:rsidRDefault="00723D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1313D5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B655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3ADA1648" w14:textId="77777777" w:rsidR="00723D80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65A33A79" w14:textId="154CD54A" w:rsidR="00D14618" w:rsidRPr="00D14618" w:rsidRDefault="00D14618" w:rsidP="00D14618">
      <w:pPr>
        <w:pStyle w:val="ListParagraph"/>
        <w:numPr>
          <w:ilvl w:val="0"/>
          <w:numId w:val="20"/>
        </w:numPr>
        <w:rPr>
          <w:rFonts w:ascii="Tahoma" w:hAnsi="Tahoma" w:cs="Tahoma"/>
          <w:sz w:val="20"/>
          <w:szCs w:val="20"/>
        </w:rPr>
      </w:pPr>
      <w:r w:rsidRPr="00D14618"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861"/>
        <w:gridCol w:w="4001"/>
        <w:gridCol w:w="1289"/>
        <w:gridCol w:w="861"/>
        <w:gridCol w:w="730"/>
        <w:gridCol w:w="1048"/>
      </w:tblGrid>
      <w:tr w:rsidR="00723D80" w14:paraId="661C10B4" w14:textId="77777777" w:rsidTr="00723D80">
        <w:trPr>
          <w:trHeight w:val="10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E7D39" w14:textId="77777777" w:rsidR="00723D80" w:rsidRDefault="00723D80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0016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6DFC1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2C641" w14:textId="77777777" w:rsidR="00723D80" w:rsidRDefault="00723D8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Stroški izpada zaradi prekinitve dobave plina pri distributerju in stroški direktnega usklajevanja odklopov z Plinovodi d.o.o. (dejanski strošek ni zajet v popisu).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C8EF9" w14:textId="77777777" w:rsidR="00723D80" w:rsidRDefault="00723D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59464" w14:textId="77777777" w:rsidR="00723D80" w:rsidRDefault="00723D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A8111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579E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3D80" w14:paraId="67EAB818" w14:textId="77777777" w:rsidTr="00723D8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9AE18" w14:textId="77777777" w:rsidR="00723D80" w:rsidRDefault="00723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8AD5B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F3F58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F127" w14:textId="77777777" w:rsidR="00723D80" w:rsidRDefault="00723D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dejanski stroški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4B5F" w14:textId="77777777" w:rsidR="00723D80" w:rsidRDefault="00723D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51D4C0F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BBF68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0A8A8541" w14:textId="77777777" w:rsidR="00723D80" w:rsidRPr="001A58F2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3BBAD7B0" w14:textId="2EC6CE19" w:rsidR="00723D80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858"/>
        <w:gridCol w:w="742"/>
        <w:gridCol w:w="780"/>
        <w:gridCol w:w="1120"/>
      </w:tblGrid>
      <w:tr w:rsidR="00723D80" w14:paraId="2AFEF067" w14:textId="77777777" w:rsidTr="00FC64AD">
        <w:trPr>
          <w:trHeight w:val="10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62F1D" w14:textId="77777777" w:rsidR="00723D80" w:rsidRDefault="00723D80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0016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A2741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0B989" w14:textId="77777777" w:rsidR="00723D80" w:rsidRDefault="00723D8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Stroški izpada zaradi prekinitve dobave plina pri distributerju in stroški direktnega usklajevanja odklopov z Plinovodi d.o.o. (dejanski strošek ni zajet v popisu).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A9D35" w14:textId="77777777" w:rsidR="00723D80" w:rsidRDefault="00723D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DA4F6" w14:textId="77777777" w:rsidR="00723D80" w:rsidRDefault="00723D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5FBC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9E91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3D80" w14:paraId="56AC82CF" w14:textId="77777777" w:rsidTr="00FC64AD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95D16" w14:textId="77777777" w:rsidR="00723D80" w:rsidRDefault="00723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4DB47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CF4CE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4F85DA6" w14:textId="77777777" w:rsidR="00723D80" w:rsidRDefault="00723D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72D88D8" w14:textId="77777777" w:rsidR="00723D80" w:rsidRDefault="00723D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8E76A48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459D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1BDD555F" w14:textId="028FB8A1" w:rsidR="00723D80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5EAABBFF" w14:textId="1EDDEB92" w:rsidR="00723D80" w:rsidRPr="00ED54C7" w:rsidRDefault="00ED54C7" w:rsidP="00ED54C7">
      <w:pPr>
        <w:rPr>
          <w:rFonts w:ascii="Arial" w:hAnsi="Arial" w:cs="Arial"/>
          <w:b/>
          <w:bCs/>
          <w:color w:val="0070C0"/>
          <w:lang w:eastAsia="sl-SI"/>
        </w:rPr>
      </w:pPr>
      <w:r>
        <w:rPr>
          <w:rFonts w:ascii="Arial" w:hAnsi="Arial" w:cs="Arial"/>
          <w:b/>
          <w:bCs/>
          <w:color w:val="0070C0"/>
        </w:rPr>
        <w:t>STROJNI DEL</w:t>
      </w:r>
    </w:p>
    <w:p w14:paraId="2D3483B6" w14:textId="77777777" w:rsidR="00723D80" w:rsidRDefault="00723D80" w:rsidP="00723D80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STROJNI DEL - PROFIL G</w:t>
      </w:r>
    </w:p>
    <w:p w14:paraId="79F08869" w14:textId="77777777" w:rsidR="00723D80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228B92F2" w14:textId="77777777" w:rsidR="00D14618" w:rsidRPr="001A58F2" w:rsidRDefault="00D14618" w:rsidP="00D14618">
      <w:pPr>
        <w:pStyle w:val="ListParagraph"/>
        <w:numPr>
          <w:ilvl w:val="0"/>
          <w:numId w:val="27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600"/>
        <w:gridCol w:w="5983"/>
        <w:gridCol w:w="952"/>
        <w:gridCol w:w="600"/>
        <w:gridCol w:w="509"/>
        <w:gridCol w:w="729"/>
      </w:tblGrid>
      <w:tr w:rsidR="00723D80" w14:paraId="12806BB2" w14:textId="77777777" w:rsidTr="00723D80">
        <w:trPr>
          <w:trHeight w:val="76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C264D" w14:textId="77777777" w:rsidR="00723D80" w:rsidRDefault="00723D80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64A3C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AE013" w14:textId="77777777" w:rsidR="00723D80" w:rsidRDefault="00723D8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Praznjenje in izpihovanje plinovoda DN 150 na trasi cca 5935 m med dvema sekcijskima ventiloma in izpihovanje z dušikom.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118A" w14:textId="77777777" w:rsidR="00723D80" w:rsidRDefault="00723D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D6C3" w14:textId="77777777" w:rsidR="00723D80" w:rsidRDefault="00723D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EBF4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BC5CF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3D80" w14:paraId="2109492E" w14:textId="77777777" w:rsidTr="00723D80">
        <w:trPr>
          <w:trHeight w:val="765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048CE" w14:textId="77777777" w:rsidR="00723D80" w:rsidRDefault="00723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5E910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B100A" w14:textId="77777777" w:rsidR="00723D80" w:rsidRDefault="00723D8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Če se bosta istočasno prestavljala profil A in profil G se strošek enakomerno porazdeli med oba odseka.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3019C" w14:textId="77777777" w:rsidR="00723D80" w:rsidRDefault="00723D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19D6F" w14:textId="77777777" w:rsidR="00723D80" w:rsidRDefault="00723D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1640B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7E718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3D80" w14:paraId="59485D41" w14:textId="77777777" w:rsidTr="00723D80">
        <w:trPr>
          <w:trHeight w:val="255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92BCB" w14:textId="77777777" w:rsidR="00723D80" w:rsidRDefault="00723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212E5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B9051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C44F3" w14:textId="77777777" w:rsidR="00723D80" w:rsidRDefault="00723D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E9BB" w14:textId="77777777" w:rsidR="00723D80" w:rsidRDefault="00723D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E4C8166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176B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73B9AB31" w14:textId="77777777" w:rsidR="00723D80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5A01840E" w14:textId="77777777" w:rsidR="00723D80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999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606"/>
        <w:gridCol w:w="6043"/>
        <w:gridCol w:w="841"/>
        <w:gridCol w:w="672"/>
        <w:gridCol w:w="514"/>
        <w:gridCol w:w="737"/>
      </w:tblGrid>
      <w:tr w:rsidR="00723D80" w14:paraId="080D8987" w14:textId="77777777" w:rsidTr="00FC64AD">
        <w:trPr>
          <w:trHeight w:val="76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C351E" w14:textId="77777777" w:rsidR="00723D80" w:rsidRDefault="00723D80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0003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E8594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6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77C1F" w14:textId="77777777" w:rsidR="00723D80" w:rsidRDefault="00723D8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Praznjenje in izpihovanje plinovoda DN 150 na trasi cca 5935 m med dvema sekcijskima ventiloma in izpihovanje z dušikom.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86C2" w14:textId="77777777" w:rsidR="00723D80" w:rsidRDefault="00723D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B7D9F" w14:textId="77777777" w:rsidR="00723D80" w:rsidRDefault="00723D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F8A2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51759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3D80" w14:paraId="0A4CAB8C" w14:textId="77777777" w:rsidTr="00FC64AD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1AB81" w14:textId="77777777" w:rsidR="00723D80" w:rsidRDefault="00723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D34D3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06F00" w14:textId="77777777" w:rsidR="00723D80" w:rsidRDefault="00723D8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Če se bosta istočasno prestavljala profil A in profil G se strošek enakomerno porazdeli med oba odseka.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1F81" w14:textId="77777777" w:rsidR="00723D80" w:rsidRDefault="00723D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5CCC" w14:textId="77777777" w:rsidR="00723D80" w:rsidRDefault="00723D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DC25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4FB5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3D80" w14:paraId="2DA6FEDA" w14:textId="77777777" w:rsidTr="00FC64AD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DD6B4" w14:textId="77777777" w:rsidR="00723D80" w:rsidRDefault="00723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27DC0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EF7BB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49297A1" w14:textId="77777777" w:rsidR="00723D80" w:rsidRDefault="00723D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6CFB509" w14:textId="77777777" w:rsidR="00723D80" w:rsidRDefault="00723D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960E0EE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1C8F3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305FF29C" w14:textId="09CB952E" w:rsidR="00723D80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4D2C31F7" w14:textId="41FB429C" w:rsidR="00D14618" w:rsidRPr="00D14618" w:rsidRDefault="00D14618" w:rsidP="00D14618">
      <w:pPr>
        <w:pStyle w:val="ListParagraph"/>
        <w:numPr>
          <w:ilvl w:val="0"/>
          <w:numId w:val="27"/>
        </w:numPr>
        <w:rPr>
          <w:rFonts w:ascii="Tahoma" w:hAnsi="Tahoma" w:cs="Tahoma"/>
          <w:sz w:val="20"/>
          <w:szCs w:val="20"/>
        </w:rPr>
      </w:pPr>
      <w:r w:rsidRPr="00D14618"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861"/>
        <w:gridCol w:w="4001"/>
        <w:gridCol w:w="1289"/>
        <w:gridCol w:w="861"/>
        <w:gridCol w:w="730"/>
        <w:gridCol w:w="1048"/>
      </w:tblGrid>
      <w:tr w:rsidR="00723D80" w14:paraId="66A4FF29" w14:textId="77777777" w:rsidTr="00723D80">
        <w:trPr>
          <w:trHeight w:val="10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2AC7E" w14:textId="77777777" w:rsidR="00723D80" w:rsidRDefault="00723D80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0016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03405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859EB" w14:textId="77777777" w:rsidR="00723D80" w:rsidRDefault="00723D8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Stroški izpada zaradi prekinitve dobave plina pri distributerju in stroški direktnega usklajevanja odklopov z Plinovodi d.o.o. (dejanski strošek ni zajet v popisu).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4565" w14:textId="77777777" w:rsidR="00723D80" w:rsidRDefault="00723D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EFEF" w14:textId="77777777" w:rsidR="00723D80" w:rsidRDefault="00723D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97F29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31D8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3D80" w14:paraId="3DD1AA5B" w14:textId="77777777" w:rsidTr="00723D8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DC3F9" w14:textId="77777777" w:rsidR="00723D80" w:rsidRDefault="00723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41FDD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75D84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7115" w14:textId="77777777" w:rsidR="00723D80" w:rsidRDefault="00723D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dejanski stroški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348F" w14:textId="77777777" w:rsidR="00723D80" w:rsidRDefault="00723D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C330439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FA56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4534F395" w14:textId="77777777" w:rsidR="00723D80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55134D13" w14:textId="6080B88D" w:rsidR="00723D80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813"/>
        <w:gridCol w:w="4387"/>
        <w:gridCol w:w="858"/>
        <w:gridCol w:w="742"/>
        <w:gridCol w:w="780"/>
        <w:gridCol w:w="1120"/>
      </w:tblGrid>
      <w:tr w:rsidR="00723D80" w14:paraId="20B0E00A" w14:textId="77777777" w:rsidTr="00FC64AD">
        <w:trPr>
          <w:trHeight w:val="10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5FFC3" w14:textId="77777777" w:rsidR="00723D80" w:rsidRDefault="00723D80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0016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1BD66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4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BB891" w14:textId="77777777" w:rsidR="00723D80" w:rsidRDefault="00723D8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Stroški izpada zaradi prekinitve dobave plina pri distributerju in stroški direktnega usklajevanja odklopov z Plinovodi d.o.o. (dejanski strošek ni zajet v popisu).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433A" w14:textId="77777777" w:rsidR="00723D80" w:rsidRDefault="00723D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3FCE3" w14:textId="77777777" w:rsidR="00723D80" w:rsidRDefault="00723D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4AD6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8BA54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3D80" w14:paraId="250B96FD" w14:textId="77777777" w:rsidTr="00FC64AD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FA9F6" w14:textId="77777777" w:rsidR="00723D80" w:rsidRDefault="00723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82366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2E283" w14:textId="77777777" w:rsidR="00723D80" w:rsidRDefault="00723D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DE88924" w14:textId="77777777" w:rsidR="00723D80" w:rsidRDefault="00723D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CE203D7" w14:textId="77777777" w:rsidR="00723D80" w:rsidRDefault="00723D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5BA402D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B57F" w14:textId="77777777" w:rsidR="00723D80" w:rsidRDefault="00723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6226B8E3" w14:textId="42A3001A" w:rsidR="00723D80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4DDF241D" w14:textId="77777777" w:rsidR="00ED54C7" w:rsidRDefault="00ED54C7" w:rsidP="00ED54C7">
      <w:pPr>
        <w:rPr>
          <w:rFonts w:ascii="Arial" w:hAnsi="Arial" w:cs="Arial"/>
          <w:b/>
          <w:bCs/>
          <w:color w:val="0070C0"/>
          <w:lang w:eastAsia="sl-SI"/>
        </w:rPr>
      </w:pPr>
      <w:r>
        <w:rPr>
          <w:rFonts w:ascii="Arial" w:hAnsi="Arial" w:cs="Arial"/>
          <w:b/>
          <w:bCs/>
          <w:color w:val="0070C0"/>
        </w:rPr>
        <w:t>GRADBENI DEL</w:t>
      </w:r>
    </w:p>
    <w:p w14:paraId="2DFB1CD4" w14:textId="77777777" w:rsidR="00ED54C7" w:rsidRDefault="00ED54C7" w:rsidP="00ED54C7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GRADBENI DEL - PROFIL A</w:t>
      </w:r>
    </w:p>
    <w:p w14:paraId="33109370" w14:textId="77777777" w:rsidR="00C34002" w:rsidRDefault="00C34002" w:rsidP="00C34002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PREDDELA</w:t>
      </w:r>
    </w:p>
    <w:p w14:paraId="56FE5252" w14:textId="77777777" w:rsidR="00C34002" w:rsidRDefault="00C34002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6EEA7CC3" w14:textId="77777777" w:rsidR="00D14618" w:rsidRPr="001A58F2" w:rsidRDefault="00D14618" w:rsidP="00D14618">
      <w:pPr>
        <w:pStyle w:val="ListParagraph"/>
        <w:numPr>
          <w:ilvl w:val="0"/>
          <w:numId w:val="29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52"/>
        <w:gridCol w:w="911"/>
        <w:gridCol w:w="772"/>
        <w:gridCol w:w="1109"/>
      </w:tblGrid>
      <w:tr w:rsidR="00ED54C7" w14:paraId="19B91894" w14:textId="77777777" w:rsidTr="00ED54C7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EA577" w14:textId="77777777" w:rsidR="00ED54C7" w:rsidRDefault="00ED54C7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E8817" w14:textId="77777777" w:rsidR="00ED54C7" w:rsidRDefault="00ED54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7CD98" w14:textId="77777777" w:rsidR="00ED54C7" w:rsidRDefault="00ED54C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27FF" w14:textId="77777777" w:rsidR="00ED54C7" w:rsidRDefault="00ED5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62B11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F0550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BBB9C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D54C7" w14:paraId="71169559" w14:textId="77777777" w:rsidTr="00ED54C7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0B57D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F6070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39568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7A621" w14:textId="77777777" w:rsidR="00ED54C7" w:rsidRDefault="00ED54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F078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0B1F313" w14:textId="77777777" w:rsidR="00ED54C7" w:rsidRDefault="00ED54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71251" w14:textId="77777777" w:rsidR="00ED54C7" w:rsidRDefault="00ED54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53AC45B9" w14:textId="77777777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057DC22E" w14:textId="018E85B6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858"/>
        <w:gridCol w:w="742"/>
        <w:gridCol w:w="780"/>
        <w:gridCol w:w="1120"/>
      </w:tblGrid>
      <w:tr w:rsidR="00ED54C7" w14:paraId="4C2AC4E1" w14:textId="77777777" w:rsidTr="00FC64AD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BD46A" w14:textId="77777777" w:rsidR="00ED54C7" w:rsidRDefault="00ED54C7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0A346" w14:textId="77777777" w:rsidR="00ED54C7" w:rsidRDefault="00ED54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49A2F" w14:textId="77777777" w:rsidR="00ED54C7" w:rsidRDefault="00ED54C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CA2D" w14:textId="77777777" w:rsidR="00ED54C7" w:rsidRDefault="00ED5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7F6A9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EBB30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FBC6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D54C7" w14:paraId="1101FA86" w14:textId="77777777" w:rsidTr="00FC64A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FBF6F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FDB0A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3070B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22206F1" w14:textId="77777777" w:rsidR="00ED54C7" w:rsidRDefault="00ED54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E710C23" w14:textId="77777777" w:rsidR="00ED54C7" w:rsidRDefault="00ED54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1EB8A97" w14:textId="77777777" w:rsidR="00ED54C7" w:rsidRDefault="00ED54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6E3D" w14:textId="77777777" w:rsidR="00ED54C7" w:rsidRDefault="00ED54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1603CAB7" w14:textId="7BB87220" w:rsidR="00723D80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5209C0F5" w14:textId="15FFAEF8" w:rsidR="00D14618" w:rsidRPr="00D14618" w:rsidRDefault="00D14618" w:rsidP="00D14618">
      <w:pPr>
        <w:pStyle w:val="ListParagraph"/>
        <w:numPr>
          <w:ilvl w:val="0"/>
          <w:numId w:val="29"/>
        </w:numPr>
        <w:rPr>
          <w:rFonts w:ascii="Tahoma" w:hAnsi="Tahoma" w:cs="Tahoma"/>
          <w:sz w:val="20"/>
          <w:szCs w:val="20"/>
        </w:rPr>
      </w:pPr>
      <w:r w:rsidRPr="00D14618"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52"/>
        <w:gridCol w:w="911"/>
        <w:gridCol w:w="772"/>
        <w:gridCol w:w="1109"/>
      </w:tblGrid>
      <w:tr w:rsidR="00ED54C7" w14:paraId="4C10322B" w14:textId="77777777" w:rsidTr="00ED54C7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3B41C" w14:textId="77777777" w:rsidR="00ED54C7" w:rsidRDefault="00ED54C7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155A3" w14:textId="77777777" w:rsidR="00ED54C7" w:rsidRDefault="00ED54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F2248" w14:textId="77777777" w:rsidR="00ED54C7" w:rsidRDefault="00ED54C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Prestavitev ali odstranitev obstoječih instalacij in komunalnih vodov, oziroma izvedba kakšnega drugega ukrepa.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1CB7" w14:textId="77777777" w:rsidR="00ED54C7" w:rsidRDefault="00ED5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7C4A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9D442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0DCB6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D54C7" w14:paraId="75877B52" w14:textId="77777777" w:rsidTr="00ED54C7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185CC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6A558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210B0" w14:textId="77777777" w:rsidR="00ED54C7" w:rsidRDefault="00ED54C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Obračun se izvrši po dejanskih stroških.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031B" w14:textId="77777777" w:rsidR="00ED54C7" w:rsidRDefault="00ED5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F147A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54DB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0271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D54C7" w14:paraId="2A696C43" w14:textId="77777777" w:rsidTr="00ED54C7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2E38F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0DF02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82572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5877" w14:textId="77777777" w:rsidR="00ED54C7" w:rsidRDefault="00ED54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B7CBB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84D1847" w14:textId="77777777" w:rsidR="00ED54C7" w:rsidRDefault="00ED54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94FDB" w14:textId="77777777" w:rsidR="00ED54C7" w:rsidRDefault="00ED54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2BF96912" w14:textId="77777777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6DFF3C0B" w14:textId="3BDF4A92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ED54C7" w14:paraId="1B414B9E" w14:textId="77777777" w:rsidTr="00ED54C7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53045" w14:textId="77777777" w:rsidR="00ED54C7" w:rsidRDefault="00ED54C7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99BBB" w14:textId="77777777" w:rsidR="00ED54C7" w:rsidRDefault="00ED54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85EE1" w14:textId="77777777" w:rsidR="00ED54C7" w:rsidRDefault="00ED54C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Prestavitev ali odstranitev obstoječih instalacij in komunalnih vodov, oziroma izvedba kakšnega drugega ukrepa.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A0A7" w14:textId="77777777" w:rsidR="00ED54C7" w:rsidRDefault="00ED5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E203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A6188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9372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D54C7" w14:paraId="74C8E687" w14:textId="77777777" w:rsidTr="00ED54C7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E9FA7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F866F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53614" w14:textId="77777777" w:rsidR="00ED54C7" w:rsidRDefault="00ED54C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Obračun se izvrši po dejanskih stroških.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6A83" w14:textId="77777777" w:rsidR="00ED54C7" w:rsidRDefault="00ED54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2E36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8298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6C4CE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D54C7" w14:paraId="4A01280D" w14:textId="77777777" w:rsidTr="00ED54C7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0C51F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72EAD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6525A" w14:textId="77777777" w:rsidR="00ED54C7" w:rsidRDefault="00ED5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43226AE" w14:textId="77777777" w:rsidR="00ED54C7" w:rsidRDefault="00ED54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302C5D7" w14:textId="77777777" w:rsidR="00ED54C7" w:rsidRDefault="00ED54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C6CA0C6" w14:textId="77777777" w:rsidR="00ED54C7" w:rsidRDefault="00ED54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9356" w14:textId="77777777" w:rsidR="00ED54C7" w:rsidRDefault="00ED54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4BC6E823" w14:textId="28C462E1" w:rsidR="00C34002" w:rsidRDefault="00C34002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7DC604F9" w14:textId="77777777" w:rsidR="00C34002" w:rsidRDefault="00C34002" w:rsidP="00C34002">
      <w:pPr>
        <w:rPr>
          <w:rFonts w:ascii="Arial" w:hAnsi="Arial" w:cs="Arial"/>
          <w:b/>
          <w:bCs/>
          <w:color w:val="0070C0"/>
          <w:lang w:eastAsia="sl-SI"/>
        </w:rPr>
      </w:pPr>
      <w:r>
        <w:rPr>
          <w:rFonts w:ascii="Arial" w:hAnsi="Arial" w:cs="Arial"/>
          <w:b/>
          <w:bCs/>
          <w:color w:val="0070C0"/>
        </w:rPr>
        <w:t>GRADBENI DEL</w:t>
      </w:r>
    </w:p>
    <w:p w14:paraId="30B9C4A9" w14:textId="33755D27" w:rsidR="00C34002" w:rsidRDefault="00C34002" w:rsidP="00C34002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GRADBENI DEL - PROFIL A</w:t>
      </w:r>
    </w:p>
    <w:p w14:paraId="352BFB93" w14:textId="1F2D4126" w:rsidR="00C34002" w:rsidRDefault="00C34002" w:rsidP="00C34002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PROFIL A – PRESTAVITEV PLINOVODA</w:t>
      </w:r>
    </w:p>
    <w:p w14:paraId="4FC235BB" w14:textId="77777777" w:rsidR="00C34002" w:rsidRDefault="00C34002" w:rsidP="00C34002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GRADBENA DELA</w:t>
      </w:r>
    </w:p>
    <w:p w14:paraId="11121540" w14:textId="77777777" w:rsidR="00C34002" w:rsidRDefault="00C34002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6AEDE974" w14:textId="77777777" w:rsidR="00D14618" w:rsidRPr="001A58F2" w:rsidRDefault="00D14618" w:rsidP="00D14618">
      <w:pPr>
        <w:pStyle w:val="ListParagraph"/>
        <w:numPr>
          <w:ilvl w:val="0"/>
          <w:numId w:val="31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52"/>
        <w:gridCol w:w="911"/>
        <w:gridCol w:w="772"/>
        <w:gridCol w:w="1109"/>
      </w:tblGrid>
      <w:tr w:rsidR="00C34002" w14:paraId="7CE58D5E" w14:textId="77777777" w:rsidTr="00C34002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E7E043" w14:textId="77777777" w:rsidR="00C34002" w:rsidRDefault="00C34002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0011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33DD0" w14:textId="77777777" w:rsidR="00C34002" w:rsidRDefault="00C340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71561" w14:textId="77777777" w:rsidR="00C34002" w:rsidRDefault="00C3400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BE248" w14:textId="77777777" w:rsidR="00C34002" w:rsidRDefault="00C34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DF43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F7F6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847D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34002" w14:paraId="57CA84E9" w14:textId="77777777" w:rsidTr="00C34002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D46D0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25030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B04DF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CB23" w14:textId="77777777" w:rsidR="00C34002" w:rsidRDefault="00C340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B563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41A6F3B" w14:textId="77777777" w:rsidR="00C34002" w:rsidRDefault="00C340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A033A" w14:textId="77777777" w:rsidR="00C34002" w:rsidRDefault="00C340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6816E87E" w14:textId="77777777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1AC1AF01" w14:textId="6818BF8A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C34002" w14:paraId="587A1C31" w14:textId="77777777" w:rsidTr="00C34002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BBC56" w14:textId="77777777" w:rsidR="00C34002" w:rsidRDefault="00C34002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0011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518F8" w14:textId="77777777" w:rsidR="00C34002" w:rsidRDefault="00C340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BA0E3" w14:textId="77777777" w:rsidR="00C34002" w:rsidRDefault="00C3400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7E02F" w14:textId="77777777" w:rsidR="00C34002" w:rsidRDefault="00C34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03C00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8611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6319C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34002" w14:paraId="18834A4E" w14:textId="77777777" w:rsidTr="00C34002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85AA4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A336C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39B04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78EA7C5" w14:textId="5A93E19D" w:rsidR="00C34002" w:rsidRDefault="00C17DF6" w:rsidP="00C17D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74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6C6F6B3" w14:textId="77777777" w:rsidR="00C34002" w:rsidRDefault="00C340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9F30B78" w14:textId="77777777" w:rsidR="00C34002" w:rsidRDefault="00C340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B749" w14:textId="77777777" w:rsidR="00C34002" w:rsidRDefault="00C340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5AE0D813" w14:textId="77777777" w:rsidR="007300C5" w:rsidRDefault="007300C5" w:rsidP="00C34002">
      <w:pPr>
        <w:rPr>
          <w:rFonts w:ascii="Arial" w:hAnsi="Arial" w:cs="Arial"/>
          <w:b/>
          <w:bCs/>
          <w:color w:val="0070C0"/>
        </w:rPr>
      </w:pPr>
    </w:p>
    <w:p w14:paraId="16A9CB8D" w14:textId="77777777" w:rsidR="00C34002" w:rsidRDefault="00C34002" w:rsidP="00C34002">
      <w:pPr>
        <w:rPr>
          <w:rFonts w:ascii="Arial" w:hAnsi="Arial" w:cs="Arial"/>
          <w:b/>
          <w:bCs/>
          <w:color w:val="0070C0"/>
          <w:lang w:eastAsia="sl-SI"/>
        </w:rPr>
      </w:pPr>
      <w:r>
        <w:rPr>
          <w:rFonts w:ascii="Arial" w:hAnsi="Arial" w:cs="Arial"/>
          <w:b/>
          <w:bCs/>
          <w:color w:val="0070C0"/>
        </w:rPr>
        <w:t>GRADBENI DEL</w:t>
      </w:r>
    </w:p>
    <w:p w14:paraId="0AF2A828" w14:textId="77777777" w:rsidR="00C34002" w:rsidRDefault="00C34002" w:rsidP="00C34002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GRADBENI DEL - PROFIL A</w:t>
      </w:r>
    </w:p>
    <w:p w14:paraId="2C7DD90C" w14:textId="77777777" w:rsidR="00C34002" w:rsidRDefault="00C34002" w:rsidP="00C34002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PROFIL A – ODSTRANITEV PLINOVODA</w:t>
      </w:r>
    </w:p>
    <w:p w14:paraId="17613192" w14:textId="77777777" w:rsidR="00C34002" w:rsidRDefault="00C34002" w:rsidP="00C34002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PREDDELA</w:t>
      </w:r>
    </w:p>
    <w:p w14:paraId="1879007B" w14:textId="75141F02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63519BF1" w14:textId="77777777" w:rsidR="00D14618" w:rsidRPr="001A58F2" w:rsidRDefault="00D14618" w:rsidP="00D14618">
      <w:pPr>
        <w:pStyle w:val="ListParagraph"/>
        <w:numPr>
          <w:ilvl w:val="0"/>
          <w:numId w:val="3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52"/>
        <w:gridCol w:w="911"/>
        <w:gridCol w:w="772"/>
        <w:gridCol w:w="1109"/>
      </w:tblGrid>
      <w:tr w:rsidR="00C34002" w14:paraId="592F362D" w14:textId="77777777" w:rsidTr="00C34002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A3E1E" w14:textId="77777777" w:rsidR="00C34002" w:rsidRDefault="00C34002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0002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DDD89" w14:textId="77777777" w:rsidR="00C34002" w:rsidRDefault="00C340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8CC67" w14:textId="77777777" w:rsidR="00C34002" w:rsidRDefault="00C3400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65A05" w14:textId="77777777" w:rsidR="00C34002" w:rsidRDefault="00C34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83A0B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BC17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C78D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34002" w14:paraId="275694A2" w14:textId="77777777" w:rsidTr="00C34002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E40E8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CAE9F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3AEEE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AE87" w14:textId="77777777" w:rsidR="00C34002" w:rsidRDefault="00C340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45EF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425DA4F" w14:textId="77777777" w:rsidR="00C34002" w:rsidRDefault="00C340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E589" w14:textId="77777777" w:rsidR="00C34002" w:rsidRDefault="00C340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6387C5E2" w14:textId="77777777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1FF69600" w14:textId="4A2CB6E4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C34002" w14:paraId="41988E44" w14:textId="77777777" w:rsidTr="00C34002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CDAAA" w14:textId="77777777" w:rsidR="00C34002" w:rsidRDefault="00C34002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D715E" w14:textId="77777777" w:rsidR="00C34002" w:rsidRDefault="00C340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2F32D" w14:textId="77777777" w:rsidR="00C34002" w:rsidRDefault="00C3400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7B885" w14:textId="77777777" w:rsidR="00C34002" w:rsidRDefault="00C34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C8D8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CA21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62EA7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34002" w14:paraId="7114E0F0" w14:textId="77777777" w:rsidTr="00C34002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69921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D32F8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945D7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A98F263" w14:textId="77777777" w:rsidR="00C34002" w:rsidRDefault="00C340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897C363" w14:textId="77777777" w:rsidR="00C34002" w:rsidRDefault="00C340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12F9DE2" w14:textId="77777777" w:rsidR="00C34002" w:rsidRDefault="00C340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B6AD" w14:textId="77777777" w:rsidR="00C34002" w:rsidRDefault="00C340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307127C3" w14:textId="624E271D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7B0A653B" w14:textId="77777777" w:rsidR="00C34002" w:rsidRDefault="00C34002" w:rsidP="00C34002">
      <w:pPr>
        <w:rPr>
          <w:rFonts w:ascii="Arial" w:hAnsi="Arial" w:cs="Arial"/>
          <w:b/>
          <w:bCs/>
          <w:color w:val="0070C0"/>
          <w:lang w:eastAsia="sl-SI"/>
        </w:rPr>
      </w:pPr>
      <w:r>
        <w:rPr>
          <w:rFonts w:ascii="Arial" w:hAnsi="Arial" w:cs="Arial"/>
          <w:b/>
          <w:bCs/>
          <w:color w:val="0070C0"/>
        </w:rPr>
        <w:t>GRADBENI DEL</w:t>
      </w:r>
    </w:p>
    <w:p w14:paraId="58DA80D8" w14:textId="77777777" w:rsidR="00C34002" w:rsidRDefault="00C34002" w:rsidP="00C34002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GRADBENI DEL - PROFIL A</w:t>
      </w:r>
    </w:p>
    <w:p w14:paraId="518DB469" w14:textId="77777777" w:rsidR="00C34002" w:rsidRDefault="00C34002" w:rsidP="00C34002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PROFIL A – ODSTRANITEV PLINOVODA</w:t>
      </w:r>
    </w:p>
    <w:p w14:paraId="41EE8158" w14:textId="77777777" w:rsidR="00C34002" w:rsidRDefault="00C34002" w:rsidP="00C34002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GRADBENA DELA</w:t>
      </w:r>
    </w:p>
    <w:p w14:paraId="6B3F6B75" w14:textId="77777777" w:rsidR="00C34002" w:rsidRDefault="00C34002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0270F377" w14:textId="77777777" w:rsidR="00D14618" w:rsidRPr="001A58F2" w:rsidRDefault="00D14618" w:rsidP="00D14618">
      <w:pPr>
        <w:pStyle w:val="ListParagraph"/>
        <w:numPr>
          <w:ilvl w:val="0"/>
          <w:numId w:val="3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52"/>
        <w:gridCol w:w="911"/>
        <w:gridCol w:w="772"/>
        <w:gridCol w:w="1109"/>
      </w:tblGrid>
      <w:tr w:rsidR="00C34002" w14:paraId="74278C82" w14:textId="77777777" w:rsidTr="00C34002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6337B" w14:textId="77777777" w:rsidR="00C34002" w:rsidRDefault="00C34002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1CFAC" w14:textId="77777777" w:rsidR="00C34002" w:rsidRDefault="00C340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8D918" w14:textId="77777777" w:rsidR="00C34002" w:rsidRDefault="00C3400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3EDE" w14:textId="77777777" w:rsidR="00C34002" w:rsidRDefault="00C34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999F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F53D6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01F3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34002" w14:paraId="5FA04E0B" w14:textId="77777777" w:rsidTr="00C34002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65123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37393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5894C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F99C" w14:textId="77777777" w:rsidR="00C34002" w:rsidRDefault="00C340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96B5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2869112" w14:textId="77777777" w:rsidR="00C34002" w:rsidRDefault="00C34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827EC" w14:textId="77777777" w:rsidR="00C34002" w:rsidRDefault="00C340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06E66A40" w14:textId="77777777" w:rsidR="00C34002" w:rsidRPr="00C34002" w:rsidRDefault="00C34002" w:rsidP="00C34002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648A24B3" w14:textId="3173AD8D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1741A6" w14:paraId="527A4E62" w14:textId="77777777" w:rsidTr="001741A6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45D67" w14:textId="77777777" w:rsidR="001741A6" w:rsidRDefault="001741A6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02908" w14:textId="77777777" w:rsidR="001741A6" w:rsidRDefault="001741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31856" w14:textId="77777777" w:rsidR="001741A6" w:rsidRDefault="001741A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5B9B" w14:textId="77777777" w:rsidR="001741A6" w:rsidRDefault="001741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2446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8588A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6811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741A6" w14:paraId="056066D5" w14:textId="77777777" w:rsidTr="001741A6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DE955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D32A7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D032B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3CF3B92" w14:textId="0F60268D" w:rsidR="001741A6" w:rsidRDefault="00C17DF6" w:rsidP="00C17D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74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02D3DA9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2A36346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4370B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3DD5BE1C" w14:textId="6F7EC285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0081451B" w14:textId="77777777" w:rsidR="001741A6" w:rsidRDefault="001741A6" w:rsidP="001741A6">
      <w:pPr>
        <w:rPr>
          <w:rFonts w:ascii="Arial" w:hAnsi="Arial" w:cs="Arial"/>
          <w:b/>
          <w:bCs/>
          <w:color w:val="0070C0"/>
        </w:rPr>
      </w:pPr>
      <w:r>
        <w:rPr>
          <w:rFonts w:ascii="Arial" w:hAnsi="Arial" w:cs="Arial"/>
          <w:b/>
          <w:bCs/>
          <w:color w:val="0070C0"/>
        </w:rPr>
        <w:t>GRADBENI DEL</w:t>
      </w:r>
    </w:p>
    <w:p w14:paraId="6CF95662" w14:textId="4CC60ED0" w:rsidR="001741A6" w:rsidRDefault="001741A6" w:rsidP="001741A6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GRADBENI DEL – PROFIL B</w:t>
      </w:r>
    </w:p>
    <w:p w14:paraId="3E7974BE" w14:textId="77777777" w:rsidR="001741A6" w:rsidRDefault="001741A6" w:rsidP="001741A6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PROFIL B – ZAŠČITA PLINOVODA</w:t>
      </w:r>
    </w:p>
    <w:p w14:paraId="6930607F" w14:textId="77777777" w:rsidR="001741A6" w:rsidRDefault="001741A6" w:rsidP="001741A6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PREDDELA</w:t>
      </w:r>
    </w:p>
    <w:p w14:paraId="65333194" w14:textId="77777777" w:rsidR="001741A6" w:rsidRPr="001741A6" w:rsidRDefault="001741A6" w:rsidP="001741A6">
      <w:pPr>
        <w:rPr>
          <w:rFonts w:ascii="Arial" w:hAnsi="Arial" w:cs="Arial"/>
          <w:b/>
          <w:bCs/>
          <w:color w:val="0070C0"/>
          <w:lang w:eastAsia="sl-SI"/>
        </w:rPr>
      </w:pPr>
    </w:p>
    <w:p w14:paraId="0E3C9FE9" w14:textId="77777777" w:rsidR="00D14618" w:rsidRPr="001A58F2" w:rsidRDefault="00D14618" w:rsidP="00D14618">
      <w:pPr>
        <w:pStyle w:val="ListParagraph"/>
        <w:numPr>
          <w:ilvl w:val="0"/>
          <w:numId w:val="34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52"/>
        <w:gridCol w:w="911"/>
        <w:gridCol w:w="772"/>
        <w:gridCol w:w="1109"/>
      </w:tblGrid>
      <w:tr w:rsidR="001741A6" w14:paraId="466CDE19" w14:textId="77777777" w:rsidTr="001741A6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F2A1E" w14:textId="77777777" w:rsidR="001741A6" w:rsidRDefault="001741A6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FAED2" w14:textId="77777777" w:rsidR="001741A6" w:rsidRDefault="001741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273AD" w14:textId="77777777" w:rsidR="001741A6" w:rsidRDefault="001741A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6EF7" w14:textId="77777777" w:rsidR="001741A6" w:rsidRDefault="001741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DFA3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524E4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50CE8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741A6" w14:paraId="49AD81AF" w14:textId="77777777" w:rsidTr="001741A6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1394D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01F1B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62A5F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5702" w14:textId="77777777" w:rsidR="001741A6" w:rsidRDefault="001741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A88B2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D7AEB81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9A1B6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182260A6" w14:textId="77777777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11A0AB7A" w14:textId="7F91D08C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lastRenderedPageBreak/>
        <w:t>Popravljen popis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1741A6" w14:paraId="6CF02E5D" w14:textId="77777777" w:rsidTr="001741A6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CABA9" w14:textId="77777777" w:rsidR="001741A6" w:rsidRDefault="001741A6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2468B" w14:textId="77777777" w:rsidR="001741A6" w:rsidRDefault="001741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8F54D" w14:textId="77777777" w:rsidR="001741A6" w:rsidRDefault="001741A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7444B" w14:textId="77777777" w:rsidR="001741A6" w:rsidRDefault="001741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C95D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0BFA4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4BBAA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741A6" w14:paraId="258C613C" w14:textId="77777777" w:rsidTr="001741A6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F9C2C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71D87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479D7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54316FB" w14:textId="77777777" w:rsidR="001741A6" w:rsidRDefault="001741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9D567E8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B002F7C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A79B9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17FA9840" w14:textId="3730AFBB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2A982EA6" w14:textId="77777777" w:rsidR="001741A6" w:rsidRDefault="001741A6" w:rsidP="001741A6">
      <w:pPr>
        <w:rPr>
          <w:rFonts w:ascii="Arial" w:hAnsi="Arial" w:cs="Arial"/>
          <w:b/>
          <w:bCs/>
          <w:color w:val="0070C0"/>
        </w:rPr>
      </w:pPr>
      <w:r>
        <w:rPr>
          <w:rFonts w:ascii="Arial" w:hAnsi="Arial" w:cs="Arial"/>
          <w:b/>
          <w:bCs/>
          <w:color w:val="0070C0"/>
        </w:rPr>
        <w:t>GRADBENI DEL</w:t>
      </w:r>
    </w:p>
    <w:p w14:paraId="2B4270D2" w14:textId="77777777" w:rsidR="001741A6" w:rsidRDefault="001741A6" w:rsidP="001741A6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GRADBENI DEL – PROFIL B</w:t>
      </w:r>
    </w:p>
    <w:p w14:paraId="2EEEEBF3" w14:textId="77777777" w:rsidR="001741A6" w:rsidRDefault="001741A6" w:rsidP="001741A6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PROFIL B – ZAŠČITA PLINOVODA</w:t>
      </w:r>
    </w:p>
    <w:p w14:paraId="15495B0E" w14:textId="3A36D977" w:rsidR="001741A6" w:rsidRDefault="001741A6" w:rsidP="001741A6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GRADBENA DELA</w:t>
      </w:r>
    </w:p>
    <w:p w14:paraId="6541789A" w14:textId="77777777" w:rsidR="001741A6" w:rsidRDefault="001741A6" w:rsidP="001741A6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</w:p>
    <w:p w14:paraId="657B8B74" w14:textId="77777777" w:rsidR="00D14618" w:rsidRPr="001A58F2" w:rsidRDefault="00D14618" w:rsidP="00D14618">
      <w:pPr>
        <w:pStyle w:val="ListParagraph"/>
        <w:numPr>
          <w:ilvl w:val="0"/>
          <w:numId w:val="35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52"/>
        <w:gridCol w:w="911"/>
        <w:gridCol w:w="772"/>
        <w:gridCol w:w="1109"/>
      </w:tblGrid>
      <w:tr w:rsidR="001741A6" w14:paraId="12D92734" w14:textId="77777777" w:rsidTr="001741A6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56AE0" w14:textId="77777777" w:rsidR="001741A6" w:rsidRDefault="001741A6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0005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1E4AD" w14:textId="77777777" w:rsidR="001741A6" w:rsidRDefault="001741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E7765" w14:textId="77777777" w:rsidR="001741A6" w:rsidRDefault="001741A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74087" w14:textId="77777777" w:rsidR="001741A6" w:rsidRDefault="001741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2A05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FFDC0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68140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741A6" w14:paraId="1B87D1DC" w14:textId="77777777" w:rsidTr="001741A6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1BD26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22AAE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AC20D0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AFF7" w14:textId="77777777" w:rsidR="001741A6" w:rsidRDefault="001741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7FDC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15FC867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7FB14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7DB3A7E7" w14:textId="77777777" w:rsidR="00ED54C7" w:rsidRDefault="00ED54C7" w:rsidP="001741A6">
      <w:pPr>
        <w:pStyle w:val="ListParagraph"/>
        <w:ind w:left="1080" w:firstLine="720"/>
        <w:rPr>
          <w:rFonts w:ascii="Tahoma" w:hAnsi="Tahoma" w:cs="Tahoma"/>
          <w:sz w:val="20"/>
          <w:szCs w:val="20"/>
        </w:rPr>
      </w:pPr>
    </w:p>
    <w:p w14:paraId="03923911" w14:textId="7A41FAF8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1741A6" w14:paraId="68B52F3D" w14:textId="77777777" w:rsidTr="001741A6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B7AF4" w14:textId="77777777" w:rsidR="001741A6" w:rsidRDefault="001741A6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8C3C0" w14:textId="77777777" w:rsidR="001741A6" w:rsidRDefault="001741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A5FCF" w14:textId="77777777" w:rsidR="001741A6" w:rsidRDefault="001741A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77D7" w14:textId="77777777" w:rsidR="001741A6" w:rsidRDefault="001741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65AB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D46E9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620CD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741A6" w14:paraId="71621B06" w14:textId="77777777" w:rsidTr="001741A6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21E0A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7282B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CDEDA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5BE13E1" w14:textId="50D9B64B" w:rsidR="001741A6" w:rsidRDefault="00C17D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74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80D91E7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BA32BBA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14C1F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50460849" w14:textId="7990291B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6CC9F0DF" w14:textId="77777777" w:rsidR="001741A6" w:rsidRDefault="001741A6" w:rsidP="001741A6">
      <w:pPr>
        <w:rPr>
          <w:rFonts w:ascii="Arial" w:hAnsi="Arial" w:cs="Arial"/>
          <w:b/>
          <w:bCs/>
          <w:color w:val="0070C0"/>
        </w:rPr>
      </w:pPr>
      <w:r>
        <w:rPr>
          <w:rFonts w:ascii="Arial" w:hAnsi="Arial" w:cs="Arial"/>
          <w:b/>
          <w:bCs/>
          <w:color w:val="0070C0"/>
        </w:rPr>
        <w:t>GRADBENI DEL</w:t>
      </w:r>
    </w:p>
    <w:p w14:paraId="4BB8AD32" w14:textId="77777777" w:rsidR="001741A6" w:rsidRDefault="001741A6" w:rsidP="001741A6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GRADBENI DEL - PROFIL G</w:t>
      </w:r>
    </w:p>
    <w:p w14:paraId="108E9788" w14:textId="77777777" w:rsidR="001741A6" w:rsidRDefault="001741A6" w:rsidP="001741A6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PROFIL G – PRESTAVITEV PLINOVODA</w:t>
      </w:r>
    </w:p>
    <w:p w14:paraId="42C0C3A7" w14:textId="247FA0A8" w:rsidR="001741A6" w:rsidRPr="001741A6" w:rsidRDefault="001741A6" w:rsidP="001741A6">
      <w:pPr>
        <w:rPr>
          <w:rFonts w:ascii="Tahoma" w:hAnsi="Tahoma" w:cs="Tahoma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PREDDELA</w:t>
      </w:r>
    </w:p>
    <w:p w14:paraId="2A85DF08" w14:textId="4B8A8417" w:rsidR="001741A6" w:rsidRDefault="001741A6" w:rsidP="001741A6">
      <w:pPr>
        <w:pStyle w:val="ListParagraph"/>
        <w:tabs>
          <w:tab w:val="left" w:pos="2250"/>
        </w:tabs>
        <w:ind w:left="1080"/>
        <w:rPr>
          <w:rFonts w:ascii="Tahoma" w:hAnsi="Tahoma" w:cs="Tahoma"/>
          <w:sz w:val="20"/>
          <w:szCs w:val="20"/>
        </w:rPr>
      </w:pPr>
    </w:p>
    <w:p w14:paraId="11EE8108" w14:textId="77777777" w:rsidR="00D14618" w:rsidRPr="001A58F2" w:rsidRDefault="00D14618" w:rsidP="00D14618">
      <w:pPr>
        <w:pStyle w:val="ListParagraph"/>
        <w:numPr>
          <w:ilvl w:val="0"/>
          <w:numId w:val="36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52"/>
        <w:gridCol w:w="911"/>
        <w:gridCol w:w="772"/>
        <w:gridCol w:w="1109"/>
      </w:tblGrid>
      <w:tr w:rsidR="001741A6" w14:paraId="4B64B2B4" w14:textId="77777777" w:rsidTr="001741A6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38ABF" w14:textId="77777777" w:rsidR="001741A6" w:rsidRDefault="001741A6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E9BE7" w14:textId="77777777" w:rsidR="001741A6" w:rsidRDefault="001741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FB093" w14:textId="77777777" w:rsidR="001741A6" w:rsidRDefault="001741A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5F86E" w14:textId="77777777" w:rsidR="001741A6" w:rsidRDefault="001741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65B6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2B11E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6FA4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741A6" w14:paraId="5B595087" w14:textId="77777777" w:rsidTr="001741A6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89235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DEDE5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C40BC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3E45" w14:textId="77777777" w:rsidR="001741A6" w:rsidRDefault="001741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ABF8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B5B06D6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20CFE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494CC7FD" w14:textId="77777777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2CC4CEED" w14:textId="3880C74A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1741A6" w14:paraId="52413FD7" w14:textId="77777777" w:rsidTr="001741A6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7A71F" w14:textId="77777777" w:rsidR="001741A6" w:rsidRDefault="001741A6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327B4" w14:textId="77777777" w:rsidR="001741A6" w:rsidRDefault="001741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6FD42" w14:textId="77777777" w:rsidR="001741A6" w:rsidRDefault="001741A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E90C8" w14:textId="77777777" w:rsidR="001741A6" w:rsidRDefault="001741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579E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F381E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AA12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741A6" w14:paraId="58D38864" w14:textId="77777777" w:rsidTr="001741A6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B0A00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B753E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DC429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CEB1D75" w14:textId="77777777" w:rsidR="001741A6" w:rsidRDefault="001741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2D5CCB4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F1AB589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31FB1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3F6A277E" w14:textId="6679DCCB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310A5063" w14:textId="35723E95" w:rsidR="00D14618" w:rsidRPr="00D14618" w:rsidRDefault="00D14618" w:rsidP="00D14618">
      <w:pPr>
        <w:pStyle w:val="ListParagraph"/>
        <w:numPr>
          <w:ilvl w:val="0"/>
          <w:numId w:val="36"/>
        </w:numPr>
        <w:rPr>
          <w:rFonts w:ascii="Tahoma" w:hAnsi="Tahoma" w:cs="Tahoma"/>
          <w:sz w:val="20"/>
          <w:szCs w:val="20"/>
        </w:rPr>
      </w:pPr>
      <w:r w:rsidRPr="00D14618"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52"/>
        <w:gridCol w:w="911"/>
        <w:gridCol w:w="772"/>
        <w:gridCol w:w="1109"/>
      </w:tblGrid>
      <w:tr w:rsidR="001741A6" w14:paraId="57730676" w14:textId="77777777" w:rsidTr="001741A6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77695" w14:textId="77777777" w:rsidR="001741A6" w:rsidRDefault="001741A6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D152F" w14:textId="77777777" w:rsidR="001741A6" w:rsidRDefault="001741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28ADD" w14:textId="77777777" w:rsidR="001741A6" w:rsidRDefault="001741A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Prestavitev ali odstranitev obstoječih instalacij in komunalnih vodov, oziroma izvedba kakšnega drugega ukrepa.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5EB25" w14:textId="77777777" w:rsidR="001741A6" w:rsidRDefault="001741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AC062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568D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4F17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741A6" w14:paraId="755774F6" w14:textId="77777777" w:rsidTr="001741A6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BC64A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2F488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BAB65" w14:textId="77777777" w:rsidR="001741A6" w:rsidRDefault="001741A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Obračun se izvrši po dejanskih stroških.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1F0C" w14:textId="77777777" w:rsidR="001741A6" w:rsidRDefault="001741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31C00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60397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9EA9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741A6" w14:paraId="5434D394" w14:textId="77777777" w:rsidTr="001741A6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EEAB8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F574F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5299A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9964" w14:textId="77777777" w:rsidR="001741A6" w:rsidRDefault="001741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E5DC1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7AFB071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DE81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52135A41" w14:textId="77777777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6C1857A5" w14:textId="2D833743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1741A6" w14:paraId="08C6D8C4" w14:textId="77777777" w:rsidTr="001741A6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DC755" w14:textId="77777777" w:rsidR="001741A6" w:rsidRDefault="001741A6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507B4" w14:textId="77777777" w:rsidR="001741A6" w:rsidRDefault="001741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57FF3" w14:textId="77777777" w:rsidR="001741A6" w:rsidRDefault="001741A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Prestavitev ali odstranitev obstoječih instalacij in komunalnih vodov, oziroma izvedba kakšnega drugega ukrepa.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A54FC" w14:textId="77777777" w:rsidR="001741A6" w:rsidRDefault="001741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B1ADD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8FE3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6DE32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741A6" w14:paraId="011E99AF" w14:textId="77777777" w:rsidTr="001741A6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69E4F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42501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C44D7" w14:textId="77777777" w:rsidR="001741A6" w:rsidRDefault="001741A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Obračun se izvrši po dejanskih stroških.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9F61F" w14:textId="77777777" w:rsidR="001741A6" w:rsidRDefault="001741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3F394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5953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36FA3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741A6" w14:paraId="27F48411" w14:textId="77777777" w:rsidTr="001741A6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A7D68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9C66A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DA85C" w14:textId="77777777" w:rsidR="001741A6" w:rsidRDefault="001741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3A0BD78" w14:textId="77777777" w:rsidR="001741A6" w:rsidRDefault="001741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8917B96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3EFEE9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60D2E" w14:textId="77777777" w:rsidR="001741A6" w:rsidRDefault="001741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574E7C08" w14:textId="77777777" w:rsidR="001741A6" w:rsidRDefault="001741A6" w:rsidP="001741A6">
      <w:pPr>
        <w:rPr>
          <w:rFonts w:ascii="Arial" w:hAnsi="Arial" w:cs="Arial"/>
          <w:b/>
          <w:bCs/>
          <w:color w:val="0070C0"/>
        </w:rPr>
      </w:pPr>
      <w:r>
        <w:rPr>
          <w:rFonts w:ascii="Arial" w:hAnsi="Arial" w:cs="Arial"/>
          <w:b/>
          <w:bCs/>
          <w:color w:val="0070C0"/>
        </w:rPr>
        <w:lastRenderedPageBreak/>
        <w:t>GRADBENI DEL</w:t>
      </w:r>
    </w:p>
    <w:p w14:paraId="78F9143F" w14:textId="77777777" w:rsidR="001741A6" w:rsidRDefault="001741A6" w:rsidP="001741A6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GRADBENI DEL - PROFIL G</w:t>
      </w:r>
    </w:p>
    <w:p w14:paraId="068AB0D2" w14:textId="77777777" w:rsidR="001741A6" w:rsidRDefault="001741A6" w:rsidP="001741A6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PROFIL G – PRESTAVITEV PLINOVODA</w:t>
      </w:r>
    </w:p>
    <w:p w14:paraId="44E1E50F" w14:textId="77777777" w:rsidR="001741A6" w:rsidRDefault="001741A6" w:rsidP="001741A6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GRADBENA DELA</w:t>
      </w:r>
    </w:p>
    <w:p w14:paraId="7EECA3A2" w14:textId="77777777" w:rsidR="001741A6" w:rsidRDefault="001741A6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0F18C30E" w14:textId="77777777" w:rsidR="00D14618" w:rsidRPr="001A58F2" w:rsidRDefault="00D14618" w:rsidP="00D14618">
      <w:pPr>
        <w:pStyle w:val="ListParagraph"/>
        <w:numPr>
          <w:ilvl w:val="0"/>
          <w:numId w:val="38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52"/>
        <w:gridCol w:w="911"/>
        <w:gridCol w:w="772"/>
        <w:gridCol w:w="1109"/>
      </w:tblGrid>
      <w:tr w:rsidR="00CB5C4C" w14:paraId="073381BE" w14:textId="77777777" w:rsidTr="00CB5C4C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2684E" w14:textId="77777777" w:rsidR="00CB5C4C" w:rsidRDefault="00CB5C4C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0005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28558C" w14:textId="77777777" w:rsidR="00CB5C4C" w:rsidRDefault="00CB5C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6CB34" w14:textId="77777777" w:rsidR="00CB5C4C" w:rsidRDefault="00CB5C4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E6095" w14:textId="77777777" w:rsidR="00CB5C4C" w:rsidRDefault="00CB5C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C1409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98A4B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1DD0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5C4C" w14:paraId="4F9DB59E" w14:textId="77777777" w:rsidTr="00CB5C4C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50CF2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E7F3A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38958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D46F" w14:textId="77777777" w:rsidR="00CB5C4C" w:rsidRDefault="00CB5C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A5A2E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5D23E80" w14:textId="77777777" w:rsidR="00CB5C4C" w:rsidRDefault="00CB5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47949" w14:textId="77777777" w:rsidR="00CB5C4C" w:rsidRDefault="00CB5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44B2564C" w14:textId="77777777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0AC20AD5" w14:textId="50E7EC27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CB5C4C" w14:paraId="254C6D08" w14:textId="77777777" w:rsidTr="00CB5C4C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AE788" w14:textId="77777777" w:rsidR="00CB5C4C" w:rsidRDefault="00CB5C4C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126EB" w14:textId="77777777" w:rsidR="00CB5C4C" w:rsidRDefault="00CB5C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EEF65" w14:textId="77777777" w:rsidR="00CB5C4C" w:rsidRDefault="00CB5C4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2D06F" w14:textId="77777777" w:rsidR="00CB5C4C" w:rsidRDefault="00CB5C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2E486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DD58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4BC4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5C4C" w14:paraId="0CB31CF4" w14:textId="77777777" w:rsidTr="00CB5C4C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F82AD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51E96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31E28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898D12E" w14:textId="5BFF28E6" w:rsidR="00CB5C4C" w:rsidRDefault="00C17D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74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99D93B9" w14:textId="77777777" w:rsidR="00CB5C4C" w:rsidRDefault="00CB5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D38FB05" w14:textId="77777777" w:rsidR="00CB5C4C" w:rsidRDefault="00CB5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CE5A" w14:textId="77777777" w:rsidR="00CB5C4C" w:rsidRDefault="00CB5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6C5B7F63" w14:textId="7B16F948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5A661784" w14:textId="77777777" w:rsidR="00CB5C4C" w:rsidRDefault="00CB5C4C" w:rsidP="00CB5C4C">
      <w:pPr>
        <w:rPr>
          <w:rFonts w:ascii="Arial" w:hAnsi="Arial" w:cs="Arial"/>
          <w:b/>
          <w:bCs/>
          <w:color w:val="0070C0"/>
        </w:rPr>
      </w:pPr>
      <w:r>
        <w:rPr>
          <w:rFonts w:ascii="Arial" w:hAnsi="Arial" w:cs="Arial"/>
          <w:b/>
          <w:bCs/>
          <w:color w:val="0070C0"/>
        </w:rPr>
        <w:t>GRADBENI DEL</w:t>
      </w:r>
    </w:p>
    <w:p w14:paraId="19A10569" w14:textId="77777777" w:rsidR="00CB5C4C" w:rsidRDefault="00CB5C4C" w:rsidP="00CB5C4C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GRADBENI DEL - PROFIL G</w:t>
      </w:r>
    </w:p>
    <w:p w14:paraId="2367B6FB" w14:textId="77777777" w:rsidR="00CB5C4C" w:rsidRDefault="00CB5C4C" w:rsidP="00CB5C4C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PROFIL G – ODSTRANITEV PLINOVODA</w:t>
      </w:r>
    </w:p>
    <w:p w14:paraId="6DCBE25A" w14:textId="77777777" w:rsidR="00CB5C4C" w:rsidRDefault="00CB5C4C" w:rsidP="00CB5C4C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PREDDELA</w:t>
      </w:r>
    </w:p>
    <w:p w14:paraId="3B6630AC" w14:textId="77777777" w:rsidR="00CB5C4C" w:rsidRDefault="00CB5C4C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51E93B33" w14:textId="77777777" w:rsidR="00D14618" w:rsidRPr="001A58F2" w:rsidRDefault="00D14618" w:rsidP="00D14618">
      <w:pPr>
        <w:pStyle w:val="ListParagraph"/>
        <w:numPr>
          <w:ilvl w:val="0"/>
          <w:numId w:val="39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52"/>
        <w:gridCol w:w="911"/>
        <w:gridCol w:w="772"/>
        <w:gridCol w:w="1109"/>
      </w:tblGrid>
      <w:tr w:rsidR="00CB5C4C" w14:paraId="7802DF25" w14:textId="77777777" w:rsidTr="00CB5C4C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AA9CE" w14:textId="77777777" w:rsidR="00CB5C4C" w:rsidRDefault="00CB5C4C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0002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0EF98" w14:textId="77777777" w:rsidR="00CB5C4C" w:rsidRDefault="00CB5C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4770E" w14:textId="77777777" w:rsidR="00CB5C4C" w:rsidRDefault="00CB5C4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2FF3" w14:textId="77777777" w:rsidR="00CB5C4C" w:rsidRDefault="00CB5C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44B47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C002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ABEB4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5C4C" w14:paraId="7961D4B6" w14:textId="77777777" w:rsidTr="00CB5C4C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793E4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158A2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231A4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44E9" w14:textId="77777777" w:rsidR="00CB5C4C" w:rsidRDefault="00CB5C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B5A71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6495295" w14:textId="77777777" w:rsidR="00CB5C4C" w:rsidRDefault="00CB5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1D415" w14:textId="77777777" w:rsidR="00CB5C4C" w:rsidRDefault="00CB5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2FCBEDDF" w14:textId="77777777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77235D3A" w14:textId="3DC90CCB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CB5C4C" w14:paraId="7450A0F7" w14:textId="77777777" w:rsidTr="00CB5C4C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C1381" w14:textId="77777777" w:rsidR="00CB5C4C" w:rsidRDefault="00CB5C4C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50943" w14:textId="77777777" w:rsidR="00CB5C4C" w:rsidRDefault="00CB5C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14188" w14:textId="77777777" w:rsidR="00CB5C4C" w:rsidRDefault="00CB5C4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BD159" w14:textId="77777777" w:rsidR="00CB5C4C" w:rsidRDefault="00CB5C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B4676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ACB8D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99EA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5C4C" w14:paraId="21D31FEE" w14:textId="77777777" w:rsidTr="00CB5C4C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C0BCE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DC337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6E59B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1B32FDF" w14:textId="77777777" w:rsidR="00CB5C4C" w:rsidRDefault="00CB5C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2403935" w14:textId="77777777" w:rsidR="00CB5C4C" w:rsidRDefault="00CB5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4DF6CC4" w14:textId="77777777" w:rsidR="00CB5C4C" w:rsidRDefault="00CB5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4BC1" w14:textId="77777777" w:rsidR="00CB5C4C" w:rsidRDefault="00CB5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64FCADF2" w14:textId="7934F4C2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03608A97" w14:textId="77777777" w:rsidR="00CB5C4C" w:rsidRDefault="00CB5C4C" w:rsidP="00CB5C4C">
      <w:pPr>
        <w:rPr>
          <w:rFonts w:ascii="Arial" w:hAnsi="Arial" w:cs="Arial"/>
          <w:b/>
          <w:bCs/>
          <w:color w:val="0070C0"/>
        </w:rPr>
      </w:pPr>
      <w:r>
        <w:rPr>
          <w:rFonts w:ascii="Arial" w:hAnsi="Arial" w:cs="Arial"/>
          <w:b/>
          <w:bCs/>
          <w:color w:val="0070C0"/>
        </w:rPr>
        <w:t>GRADBENI DEL</w:t>
      </w:r>
    </w:p>
    <w:p w14:paraId="446F1CDC" w14:textId="77777777" w:rsidR="00CB5C4C" w:rsidRDefault="00CB5C4C" w:rsidP="00CB5C4C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GRADBENI DEL - PROFIL G</w:t>
      </w:r>
    </w:p>
    <w:p w14:paraId="7F9E9FAC" w14:textId="64825BB2" w:rsidR="00CB5C4C" w:rsidRDefault="00CB5C4C" w:rsidP="00CB5C4C">
      <w:pPr>
        <w:tabs>
          <w:tab w:val="center" w:pos="4535"/>
        </w:tabs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PROFIL G – ODSTRANITEV PLINOVODA</w:t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</w:p>
    <w:p w14:paraId="5E8A7FDA" w14:textId="77777777" w:rsidR="00CB5C4C" w:rsidRDefault="00CB5C4C" w:rsidP="00CB5C4C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GRADBENA DELA</w:t>
      </w:r>
    </w:p>
    <w:p w14:paraId="7804A2FD" w14:textId="77777777" w:rsidR="00CB5C4C" w:rsidRPr="00CB5C4C" w:rsidRDefault="00CB5C4C" w:rsidP="00CB5C4C">
      <w:pPr>
        <w:tabs>
          <w:tab w:val="center" w:pos="4535"/>
        </w:tabs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</w:p>
    <w:p w14:paraId="1991B6BC" w14:textId="77777777" w:rsidR="00D14618" w:rsidRPr="001A58F2" w:rsidRDefault="00D14618" w:rsidP="00D14618">
      <w:pPr>
        <w:pStyle w:val="ListParagraph"/>
        <w:numPr>
          <w:ilvl w:val="0"/>
          <w:numId w:val="40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52"/>
        <w:gridCol w:w="911"/>
        <w:gridCol w:w="772"/>
        <w:gridCol w:w="1109"/>
      </w:tblGrid>
      <w:tr w:rsidR="00CB5C4C" w14:paraId="3A1BC3B2" w14:textId="77777777" w:rsidTr="00CB5C4C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CCF65" w14:textId="77777777" w:rsidR="00CB5C4C" w:rsidRDefault="00CB5C4C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D3AC4" w14:textId="77777777" w:rsidR="00CB5C4C" w:rsidRDefault="00CB5C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472AF" w14:textId="77777777" w:rsidR="00CB5C4C" w:rsidRDefault="00CB5C4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05241" w14:textId="77777777" w:rsidR="00CB5C4C" w:rsidRDefault="00CB5C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67AC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0614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409E1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5C4C" w14:paraId="009B6274" w14:textId="77777777" w:rsidTr="00CB5C4C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F5E07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70EA1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91965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088A" w14:textId="77777777" w:rsidR="00CB5C4C" w:rsidRDefault="00CB5C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46F99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95A15C7" w14:textId="77777777" w:rsidR="00CB5C4C" w:rsidRDefault="00CB5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23AEC" w14:textId="77777777" w:rsidR="00CB5C4C" w:rsidRDefault="00CB5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0B02640C" w14:textId="77777777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33C7699C" w14:textId="52E27136" w:rsidR="00ED54C7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CB5C4C" w14:paraId="27C4A245" w14:textId="77777777" w:rsidTr="00CB5C4C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F5584" w14:textId="77777777" w:rsidR="00CB5C4C" w:rsidRDefault="00CB5C4C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0754F" w14:textId="77777777" w:rsidR="00CB5C4C" w:rsidRDefault="00CB5C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10EB2" w14:textId="77777777" w:rsidR="00CB5C4C" w:rsidRDefault="00CB5C4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DA8F1" w14:textId="77777777" w:rsidR="00CB5C4C" w:rsidRDefault="00CB5C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6FD11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75503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13C7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5C4C" w14:paraId="15FEFCE5" w14:textId="77777777" w:rsidTr="00CB5C4C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91F6FA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C9A5B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A5E1E" w14:textId="77777777" w:rsidR="00CB5C4C" w:rsidRDefault="00CB5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2795C33" w14:textId="1144AF12" w:rsidR="00CB5C4C" w:rsidRDefault="0092074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4D2C5F3" w14:textId="77777777" w:rsidR="00CB5C4C" w:rsidRDefault="00CB5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500E8AC" w14:textId="77777777" w:rsidR="00CB5C4C" w:rsidRDefault="00CB5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AEFD0" w14:textId="77777777" w:rsidR="00CB5C4C" w:rsidRDefault="00CB5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541E15AF" w14:textId="05F362CA" w:rsidR="00CB5C4C" w:rsidRDefault="00CB5C4C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6521A032" w14:textId="560B7C93" w:rsidR="00A77B0B" w:rsidRDefault="00A77B0B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11B6E826" w14:textId="230D1BE0" w:rsidR="00A77B0B" w:rsidRPr="007300C5" w:rsidRDefault="009E4A7E" w:rsidP="00A77B0B">
      <w:pPr>
        <w:pStyle w:val="ListParagraph"/>
        <w:ind w:left="0"/>
        <w:rPr>
          <w:rFonts w:ascii="Arial" w:hAnsi="Arial" w:cs="Arial"/>
          <w:b/>
          <w:bCs/>
          <w:color w:val="FF0000"/>
          <w:sz w:val="22"/>
          <w:szCs w:val="18"/>
          <w:shd w:val="clear" w:color="auto" w:fill="FFFFFF"/>
        </w:rPr>
      </w:pPr>
      <w:r w:rsidRPr="007300C5">
        <w:rPr>
          <w:rFonts w:ascii="Arial" w:hAnsi="Arial" w:cs="Arial"/>
          <w:b/>
          <w:bCs/>
          <w:color w:val="FF0000"/>
          <w:sz w:val="22"/>
          <w:szCs w:val="18"/>
          <w:shd w:val="clear" w:color="auto" w:fill="FFFFFF"/>
        </w:rPr>
        <w:t>Popis del</w:t>
      </w:r>
      <w:r w:rsidR="00A77B0B" w:rsidRPr="007300C5">
        <w:rPr>
          <w:rFonts w:ascii="Arial" w:hAnsi="Arial" w:cs="Arial"/>
          <w:b/>
          <w:bCs/>
          <w:color w:val="FF0000"/>
          <w:sz w:val="22"/>
          <w:szCs w:val="18"/>
          <w:shd w:val="clear" w:color="auto" w:fill="FFFFFF"/>
        </w:rPr>
        <w:t xml:space="preserve">: </w:t>
      </w:r>
      <w:r w:rsidRPr="007300C5">
        <w:rPr>
          <w:rFonts w:ascii="Arial" w:hAnsi="Arial" w:cs="Arial"/>
          <w:b/>
          <w:bCs/>
          <w:color w:val="FF0000"/>
          <w:sz w:val="22"/>
          <w:szCs w:val="18"/>
          <w:shd w:val="clear" w:color="auto" w:fill="FFFFFF"/>
        </w:rPr>
        <w:t xml:space="preserve">list </w:t>
      </w:r>
      <w:r w:rsidR="00A77B0B" w:rsidRPr="007300C5">
        <w:rPr>
          <w:rFonts w:ascii="Arial" w:hAnsi="Arial" w:cs="Arial"/>
          <w:b/>
          <w:bCs/>
          <w:color w:val="FF0000"/>
          <w:sz w:val="22"/>
          <w:szCs w:val="18"/>
          <w:shd w:val="clear" w:color="auto" w:fill="FFFFFF"/>
        </w:rPr>
        <w:t>5_2_Nacrt_plinovoda_0.1bar</w:t>
      </w:r>
    </w:p>
    <w:p w14:paraId="5D54731E" w14:textId="77777777" w:rsidR="00A77B0B" w:rsidRDefault="00A77B0B" w:rsidP="00A77B0B">
      <w:pPr>
        <w:rPr>
          <w:rFonts w:ascii="Arial" w:hAnsi="Arial" w:cs="Arial"/>
          <w:b/>
          <w:bCs/>
          <w:color w:val="0070C0"/>
          <w:lang w:eastAsia="sl-SI"/>
        </w:rPr>
      </w:pPr>
      <w:r>
        <w:rPr>
          <w:rFonts w:ascii="Arial" w:hAnsi="Arial" w:cs="Arial"/>
          <w:b/>
          <w:bCs/>
          <w:color w:val="0070C0"/>
        </w:rPr>
        <w:t>STROJNI DEL</w:t>
      </w:r>
    </w:p>
    <w:p w14:paraId="5602214B" w14:textId="77777777" w:rsidR="00A77B0B" w:rsidRDefault="00A77B0B" w:rsidP="00A77B0B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STROJNI DEL - PROFIL E IN F</w:t>
      </w:r>
    </w:p>
    <w:p w14:paraId="695D56FD" w14:textId="77777777" w:rsidR="00A77B0B" w:rsidRDefault="00A77B0B" w:rsidP="00A77B0B">
      <w:pPr>
        <w:pStyle w:val="ListParagraph"/>
        <w:ind w:left="0"/>
        <w:rPr>
          <w:rFonts w:ascii="Tahoma" w:hAnsi="Tahoma" w:cs="Tahoma"/>
          <w:sz w:val="20"/>
          <w:szCs w:val="20"/>
        </w:rPr>
      </w:pPr>
    </w:p>
    <w:p w14:paraId="2EB7E708" w14:textId="77777777" w:rsidR="00D14618" w:rsidRPr="001A58F2" w:rsidRDefault="00D14618" w:rsidP="00D14618">
      <w:pPr>
        <w:pStyle w:val="ListParagraph"/>
        <w:numPr>
          <w:ilvl w:val="0"/>
          <w:numId w:val="41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popis:</w:t>
      </w:r>
    </w:p>
    <w:tbl>
      <w:tblPr>
        <w:tblW w:w="968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952"/>
        <w:gridCol w:w="1020"/>
        <w:gridCol w:w="1020"/>
        <w:gridCol w:w="1020"/>
      </w:tblGrid>
      <w:tr w:rsidR="00A77B0B" w14:paraId="50F117B3" w14:textId="77777777" w:rsidTr="00A77B0B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8AA7B" w14:textId="77777777" w:rsidR="00A77B0B" w:rsidRDefault="00A77B0B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0010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0FF10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5BC24" w14:textId="77777777" w:rsidR="00A77B0B" w:rsidRDefault="00A77B0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Zaščita plinovoda pri križanju z ostalimi komunalnimi vodi - izdelano po priloženem detajlu.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F74D0" w14:textId="77777777" w:rsidR="00A77B0B" w:rsidRDefault="00A77B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3132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18A5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31E5F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77B0B" w14:paraId="08430D3D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70B2A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41BA2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4D35F" w14:textId="77777777" w:rsidR="00A77B0B" w:rsidRDefault="00A77B0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Obračun se izvrši po dejanskih stroških.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9BDC" w14:textId="77777777" w:rsidR="00A77B0B" w:rsidRDefault="00A77B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112D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CC56A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E33B8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77B0B" w14:paraId="7A56C68A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F8626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A20FE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08B29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78A65" w14:textId="77777777" w:rsidR="00A77B0B" w:rsidRDefault="00A77B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311D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E9F901" w14:textId="77777777" w:rsidR="00A77B0B" w:rsidRDefault="00A77B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828B" w14:textId="77777777" w:rsidR="00A77B0B" w:rsidRDefault="00A77B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41A0286A" w14:textId="77777777" w:rsidR="00CB5C4C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061F7FBC" w14:textId="77777777" w:rsidR="00CB5C4C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  <w:r>
        <w:rPr>
          <w:rFonts w:ascii="Tahoma" w:hAnsi="Tahoma" w:cs="Tahoma"/>
          <w:sz w:val="20"/>
          <w:szCs w:val="20"/>
        </w:rPr>
        <w:t>:</w:t>
      </w:r>
      <w:r w:rsidRPr="00CB5C4C">
        <w:rPr>
          <w:rFonts w:ascii="Tahoma" w:hAnsi="Tahoma" w:cs="Tahoma"/>
          <w:sz w:val="20"/>
          <w:szCs w:val="20"/>
        </w:rPr>
        <w:t xml:space="preserve"> </w:t>
      </w:r>
    </w:p>
    <w:p w14:paraId="0B01AF10" w14:textId="77777777" w:rsidR="00A77B0B" w:rsidRPr="00CB5C4C" w:rsidRDefault="00A77B0B" w:rsidP="00A77B0B">
      <w:pPr>
        <w:pStyle w:val="ListParagraph"/>
        <w:tabs>
          <w:tab w:val="left" w:pos="1185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</w:p>
    <w:tbl>
      <w:tblPr>
        <w:tblW w:w="94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00"/>
        <w:gridCol w:w="1020"/>
        <w:gridCol w:w="1020"/>
        <w:gridCol w:w="1020"/>
      </w:tblGrid>
      <w:tr w:rsidR="00A77B0B" w14:paraId="2D63F754" w14:textId="77777777" w:rsidTr="00A77B0B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5B341" w14:textId="77777777" w:rsidR="00A77B0B" w:rsidRDefault="00A77B0B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0010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AB888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5ECCE" w14:textId="77777777" w:rsidR="00A77B0B" w:rsidRDefault="00A77B0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Zaščita plinovoda pri križanju z ostalimi komunalnimi vodi - izdelano po priloženem detajlu.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8BE7" w14:textId="77777777" w:rsidR="00A77B0B" w:rsidRDefault="00A77B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FA6E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51BD0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8C9D6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77B0B" w14:paraId="5B5FAE36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40A29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6AD05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888D6" w14:textId="77777777" w:rsidR="00A77B0B" w:rsidRDefault="00A77B0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Obračun se izvrši po dejanskih stroških.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4280" w14:textId="77777777" w:rsidR="00A77B0B" w:rsidRDefault="00A77B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1EA4B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DECB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D747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77B0B" w14:paraId="65F75C76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B2B5B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AFE73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06B0D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D47BEE5" w14:textId="77777777" w:rsidR="00A77B0B" w:rsidRDefault="00A77B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473239F" w14:textId="77777777" w:rsidR="00A77B0B" w:rsidRDefault="00A77B0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02A48BA" w14:textId="77777777" w:rsidR="00A77B0B" w:rsidRDefault="00A77B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4E9BB" w14:textId="77777777" w:rsidR="00A77B0B" w:rsidRDefault="00A77B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0173F19E" w14:textId="77853FF3" w:rsidR="00CB5C4C" w:rsidRDefault="00CB5C4C" w:rsidP="00A77B0B">
      <w:pPr>
        <w:pStyle w:val="ListParagraph"/>
        <w:tabs>
          <w:tab w:val="left" w:pos="1185"/>
        </w:tabs>
        <w:rPr>
          <w:rFonts w:ascii="Tahoma" w:hAnsi="Tahoma" w:cs="Tahoma"/>
          <w:sz w:val="20"/>
          <w:szCs w:val="20"/>
        </w:rPr>
      </w:pPr>
    </w:p>
    <w:p w14:paraId="4F655513" w14:textId="77777777" w:rsidR="00A77B0B" w:rsidRDefault="00A77B0B" w:rsidP="00A77B0B">
      <w:pPr>
        <w:rPr>
          <w:rFonts w:ascii="Arial" w:hAnsi="Arial" w:cs="Arial"/>
          <w:b/>
          <w:bCs/>
          <w:color w:val="0070C0"/>
          <w:lang w:eastAsia="sl-SI"/>
        </w:rPr>
      </w:pPr>
      <w:r>
        <w:rPr>
          <w:rFonts w:ascii="Arial" w:hAnsi="Arial" w:cs="Arial"/>
          <w:b/>
          <w:bCs/>
          <w:color w:val="0070C0"/>
        </w:rPr>
        <w:t>GRADBENI DEL</w:t>
      </w:r>
    </w:p>
    <w:p w14:paraId="2C76D2FC" w14:textId="77777777" w:rsidR="00A77B0B" w:rsidRDefault="00A77B0B" w:rsidP="00A77B0B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GRADBENI DEL - PROFIL E IN F</w:t>
      </w:r>
    </w:p>
    <w:p w14:paraId="6125C9CC" w14:textId="77777777" w:rsidR="00A77B0B" w:rsidRDefault="00A77B0B" w:rsidP="00A77B0B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PREDDELA</w:t>
      </w:r>
    </w:p>
    <w:p w14:paraId="4DF33C65" w14:textId="77777777" w:rsidR="00A77B0B" w:rsidRPr="00CB5C4C" w:rsidRDefault="00A77B0B" w:rsidP="00A77B0B">
      <w:pPr>
        <w:pStyle w:val="ListParagraph"/>
        <w:tabs>
          <w:tab w:val="left" w:pos="1185"/>
        </w:tabs>
        <w:rPr>
          <w:rFonts w:ascii="Tahoma" w:hAnsi="Tahoma" w:cs="Tahoma"/>
          <w:sz w:val="20"/>
          <w:szCs w:val="20"/>
        </w:rPr>
      </w:pPr>
    </w:p>
    <w:p w14:paraId="7F228D8E" w14:textId="77777777" w:rsidR="00D14618" w:rsidRPr="001A58F2" w:rsidRDefault="00D14618" w:rsidP="00D14618">
      <w:pPr>
        <w:pStyle w:val="ListParagraph"/>
        <w:numPr>
          <w:ilvl w:val="0"/>
          <w:numId w:val="4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popis:</w:t>
      </w:r>
    </w:p>
    <w:tbl>
      <w:tblPr>
        <w:tblW w:w="968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952"/>
        <w:gridCol w:w="1020"/>
        <w:gridCol w:w="1020"/>
        <w:gridCol w:w="1020"/>
      </w:tblGrid>
      <w:tr w:rsidR="00A77B0B" w14:paraId="09AD3D00" w14:textId="77777777" w:rsidTr="00A77B0B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7E89F" w14:textId="77777777" w:rsidR="00A77B0B" w:rsidRDefault="00A77B0B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40196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DD1ED" w14:textId="77777777" w:rsidR="00A77B0B" w:rsidRDefault="00A77B0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434B" w14:textId="77777777" w:rsidR="00A77B0B" w:rsidRDefault="00A77B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780E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6277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93D9B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77B0B" w14:paraId="5B127DE0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9ECBC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BC9ED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E7CF1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BD5FB" w14:textId="77777777" w:rsidR="00A77B0B" w:rsidRDefault="00A77B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F35F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60160A5" w14:textId="77777777" w:rsidR="00A77B0B" w:rsidRDefault="00A77B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91AE" w14:textId="77777777" w:rsidR="00A77B0B" w:rsidRDefault="00A77B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18597852" w14:textId="77777777" w:rsidR="00CB5C4C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3B69A18E" w14:textId="2A52393C" w:rsidR="00CB5C4C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94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00"/>
        <w:gridCol w:w="1020"/>
        <w:gridCol w:w="1020"/>
        <w:gridCol w:w="1020"/>
      </w:tblGrid>
      <w:tr w:rsidR="00A77B0B" w14:paraId="51452D00" w14:textId="77777777" w:rsidTr="00A77B0B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5C045" w14:textId="77777777" w:rsidR="00A77B0B" w:rsidRDefault="00A77B0B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DD51B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555EF" w14:textId="77777777" w:rsidR="00A77B0B" w:rsidRDefault="00A77B0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E910F" w14:textId="77777777" w:rsidR="00A77B0B" w:rsidRDefault="00A77B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C11E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7F7A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5498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77B0B" w14:paraId="2B79E194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C3469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39110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0E264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BA9C60F" w14:textId="77777777" w:rsidR="00A77B0B" w:rsidRDefault="00A77B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B1FFBF9" w14:textId="77777777" w:rsidR="00A77B0B" w:rsidRDefault="00A77B0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5126714" w14:textId="77777777" w:rsidR="00A77B0B" w:rsidRDefault="00A77B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727C" w14:textId="77777777" w:rsidR="00A77B0B" w:rsidRDefault="00A77B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7CC5EC3C" w14:textId="77777777" w:rsidR="00CB5C4C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590C203E" w14:textId="21E8B888" w:rsidR="00D14618" w:rsidRPr="00D14618" w:rsidRDefault="00D14618" w:rsidP="00D14618">
      <w:pPr>
        <w:pStyle w:val="ListParagraph"/>
        <w:numPr>
          <w:ilvl w:val="0"/>
          <w:numId w:val="42"/>
        </w:numPr>
        <w:rPr>
          <w:rFonts w:ascii="Tahoma" w:hAnsi="Tahoma" w:cs="Tahoma"/>
          <w:sz w:val="20"/>
          <w:szCs w:val="20"/>
        </w:rPr>
      </w:pPr>
      <w:r w:rsidRPr="00D14618">
        <w:rPr>
          <w:rFonts w:ascii="Tahoma" w:hAnsi="Tahoma" w:cs="Tahoma"/>
          <w:sz w:val="20"/>
          <w:szCs w:val="20"/>
        </w:rPr>
        <w:t>Objavljen popis:</w:t>
      </w:r>
    </w:p>
    <w:p w14:paraId="547E335C" w14:textId="77777777" w:rsidR="00A77B0B" w:rsidRDefault="00A77B0B" w:rsidP="00A77B0B">
      <w:pPr>
        <w:pStyle w:val="ListParagraph"/>
        <w:tabs>
          <w:tab w:val="left" w:pos="2055"/>
        </w:tabs>
        <w:ind w:left="10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</w:p>
    <w:tbl>
      <w:tblPr>
        <w:tblW w:w="968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952"/>
        <w:gridCol w:w="1020"/>
        <w:gridCol w:w="1020"/>
        <w:gridCol w:w="1020"/>
      </w:tblGrid>
      <w:tr w:rsidR="00A77B0B" w14:paraId="1289F27E" w14:textId="77777777" w:rsidTr="00A77B0B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53521" w14:textId="77777777" w:rsidR="00A77B0B" w:rsidRDefault="00A77B0B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3EB42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52CA1" w14:textId="77777777" w:rsidR="00A77B0B" w:rsidRDefault="00A77B0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Prestavitev ali odstranitev obstoječih instalacij in komunalnih vodov, oziroma izvedba kakšnega drugega ukrepa.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D475" w14:textId="77777777" w:rsidR="00A77B0B" w:rsidRDefault="00A77B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C80A5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0240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30F97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77B0B" w14:paraId="3F72E46E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88F0F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510A3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BFD0F" w14:textId="77777777" w:rsidR="00A77B0B" w:rsidRDefault="00A77B0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Obračun se izvrši po dejanskih stroških.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7D2A3" w14:textId="77777777" w:rsidR="00A77B0B" w:rsidRDefault="00A77B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74CF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5E884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D617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77B0B" w14:paraId="087BF3C5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23304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BFF3E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B9862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1BD8C" w14:textId="77777777" w:rsidR="00A77B0B" w:rsidRDefault="00A77B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16473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9775949" w14:textId="77777777" w:rsidR="00A77B0B" w:rsidRDefault="00A77B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0043" w14:textId="77777777" w:rsidR="00A77B0B" w:rsidRDefault="00A77B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45EE756E" w14:textId="04448A67" w:rsidR="00CB5C4C" w:rsidRDefault="00CB5C4C" w:rsidP="00A77B0B">
      <w:pPr>
        <w:pStyle w:val="ListParagraph"/>
        <w:tabs>
          <w:tab w:val="left" w:pos="2055"/>
        </w:tabs>
        <w:ind w:left="1080"/>
        <w:rPr>
          <w:rFonts w:ascii="Tahoma" w:hAnsi="Tahoma" w:cs="Tahoma"/>
          <w:sz w:val="20"/>
          <w:szCs w:val="20"/>
        </w:rPr>
      </w:pPr>
    </w:p>
    <w:p w14:paraId="681BD9F2" w14:textId="7053DFEC" w:rsidR="00CB5C4C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94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00"/>
        <w:gridCol w:w="1020"/>
        <w:gridCol w:w="1020"/>
        <w:gridCol w:w="1020"/>
      </w:tblGrid>
      <w:tr w:rsidR="00A77B0B" w14:paraId="26BF72B6" w14:textId="77777777" w:rsidTr="00A77B0B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55A43" w14:textId="77777777" w:rsidR="00A77B0B" w:rsidRDefault="00A77B0B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4B040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A8773" w14:textId="77777777" w:rsidR="00A77B0B" w:rsidRDefault="00A77B0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Prestavitev ali odstranitev obstoječih instalacij in komunalnih vodov, oziroma izvedba kakšnega drugega ukrepa.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3EE4" w14:textId="77777777" w:rsidR="00A77B0B" w:rsidRDefault="00A77B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6AE5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9CAA1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F4AA6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77B0B" w14:paraId="1B7BC97F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070A2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DB963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DF032" w14:textId="77777777" w:rsidR="00A77B0B" w:rsidRDefault="00A77B0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Obračun se izvrši po dejanskih stroških.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470DA" w14:textId="77777777" w:rsidR="00A77B0B" w:rsidRDefault="00A77B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A2800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D4271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DCF8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77B0B" w14:paraId="55CF1DC0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DD7D6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E309E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BEB41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31CC587" w14:textId="77777777" w:rsidR="00A77B0B" w:rsidRDefault="00A77B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1D28644" w14:textId="77777777" w:rsidR="00A77B0B" w:rsidRDefault="00A77B0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475975B" w14:textId="77777777" w:rsidR="00A77B0B" w:rsidRDefault="00A77B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2E76" w14:textId="77777777" w:rsidR="00A77B0B" w:rsidRDefault="00A77B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647D0EB7" w14:textId="29441CB1" w:rsidR="00CB5C4C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3B86DD22" w14:textId="77777777" w:rsidR="00A77B0B" w:rsidRDefault="00A77B0B" w:rsidP="00A77B0B">
      <w:pPr>
        <w:rPr>
          <w:rFonts w:ascii="Arial" w:hAnsi="Arial" w:cs="Arial"/>
          <w:b/>
          <w:bCs/>
          <w:color w:val="0070C0"/>
          <w:lang w:eastAsia="sl-SI"/>
        </w:rPr>
      </w:pPr>
      <w:r>
        <w:rPr>
          <w:rFonts w:ascii="Arial" w:hAnsi="Arial" w:cs="Arial"/>
          <w:b/>
          <w:bCs/>
          <w:color w:val="0070C0"/>
        </w:rPr>
        <w:t>GRADBENI DEL</w:t>
      </w:r>
    </w:p>
    <w:p w14:paraId="3FDE278F" w14:textId="77777777" w:rsidR="00A77B0B" w:rsidRDefault="00A77B0B" w:rsidP="00A77B0B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GRADBENI DEL - PROFIL E IN F</w:t>
      </w:r>
    </w:p>
    <w:p w14:paraId="59DDB3B5" w14:textId="77777777" w:rsidR="00A77B0B" w:rsidRDefault="00A77B0B" w:rsidP="00A77B0B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GRADBENA DELA</w:t>
      </w:r>
    </w:p>
    <w:p w14:paraId="1B76E6F4" w14:textId="77777777" w:rsidR="00A77B0B" w:rsidRDefault="00A77B0B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3EE8F4E7" w14:textId="77777777" w:rsidR="00D14618" w:rsidRPr="001A58F2" w:rsidRDefault="00D14618" w:rsidP="00D14618">
      <w:pPr>
        <w:pStyle w:val="ListParagraph"/>
        <w:numPr>
          <w:ilvl w:val="0"/>
          <w:numId w:val="44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popis:</w:t>
      </w:r>
    </w:p>
    <w:tbl>
      <w:tblPr>
        <w:tblW w:w="968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952"/>
        <w:gridCol w:w="1020"/>
        <w:gridCol w:w="1020"/>
        <w:gridCol w:w="1020"/>
      </w:tblGrid>
      <w:tr w:rsidR="00A77B0B" w14:paraId="6018D1C0" w14:textId="77777777" w:rsidTr="00A77B0B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CEF33" w14:textId="77777777" w:rsidR="00A77B0B" w:rsidRDefault="00A77B0B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0008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12E14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171BC" w14:textId="77777777" w:rsidR="00A77B0B" w:rsidRDefault="00A77B0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032E" w14:textId="77777777" w:rsidR="00A77B0B" w:rsidRDefault="00A77B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B2F0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4FA4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43819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77B0B" w14:paraId="2B644D27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39535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FDFA7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3FBDB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F9DF" w14:textId="77777777" w:rsidR="00A77B0B" w:rsidRDefault="00A77B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B967C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AE8EEEA" w14:textId="77777777" w:rsidR="00A77B0B" w:rsidRDefault="00A77B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22EA6" w14:textId="77777777" w:rsidR="00A77B0B" w:rsidRDefault="00A77B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1602ACE8" w14:textId="77777777" w:rsidR="00CB5C4C" w:rsidRDefault="00CB5C4C" w:rsidP="00A77B0B">
      <w:pPr>
        <w:pStyle w:val="ListParagraph"/>
        <w:ind w:left="1080" w:firstLine="720"/>
        <w:rPr>
          <w:rFonts w:ascii="Tahoma" w:hAnsi="Tahoma" w:cs="Tahoma"/>
          <w:sz w:val="20"/>
          <w:szCs w:val="20"/>
        </w:rPr>
      </w:pPr>
    </w:p>
    <w:p w14:paraId="7FAFECB6" w14:textId="77777777" w:rsidR="00CB5C4C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94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00"/>
        <w:gridCol w:w="1020"/>
        <w:gridCol w:w="1020"/>
        <w:gridCol w:w="1020"/>
      </w:tblGrid>
      <w:tr w:rsidR="00A77B0B" w14:paraId="449AFF0A" w14:textId="77777777" w:rsidTr="00A77B0B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848BF" w14:textId="77777777" w:rsidR="00A77B0B" w:rsidRDefault="00A77B0B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0008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B989C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A6E9D" w14:textId="77777777" w:rsidR="00A77B0B" w:rsidRDefault="00A77B0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63FC" w14:textId="77777777" w:rsidR="00A77B0B" w:rsidRDefault="00A77B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AA6A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85B0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A154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77B0B" w14:paraId="27927EBA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6EF37" w14:textId="77777777" w:rsidR="00A77B0B" w:rsidRDefault="00A77B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3B686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DE63B" w14:textId="77777777" w:rsidR="00A77B0B" w:rsidRDefault="00A77B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5763E12" w14:textId="4E6173B5" w:rsidR="00A77B0B" w:rsidRDefault="00C17D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74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438342B" w14:textId="77777777" w:rsidR="00A77B0B" w:rsidRDefault="00A77B0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B364ABD" w14:textId="77777777" w:rsidR="00A77B0B" w:rsidRDefault="00A77B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DE477" w14:textId="77777777" w:rsidR="00A77B0B" w:rsidRDefault="00A77B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5CC24C7B" w14:textId="27D44879" w:rsidR="00CB5C4C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26DE4BFB" w14:textId="7A8F957B" w:rsidR="00D14618" w:rsidRPr="00D14618" w:rsidRDefault="00D14618" w:rsidP="00D14618">
      <w:pPr>
        <w:pStyle w:val="ListParagraph"/>
        <w:numPr>
          <w:ilvl w:val="0"/>
          <w:numId w:val="44"/>
        </w:numPr>
        <w:rPr>
          <w:rFonts w:ascii="Tahoma" w:hAnsi="Tahoma" w:cs="Tahoma"/>
          <w:sz w:val="20"/>
          <w:szCs w:val="20"/>
        </w:rPr>
      </w:pPr>
      <w:r w:rsidRPr="00D14618">
        <w:rPr>
          <w:rFonts w:ascii="Tahoma" w:hAnsi="Tahoma" w:cs="Tahoma"/>
          <w:sz w:val="20"/>
          <w:szCs w:val="20"/>
        </w:rPr>
        <w:t>Objavljen popis:</w:t>
      </w:r>
    </w:p>
    <w:tbl>
      <w:tblPr>
        <w:tblW w:w="94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719"/>
        <w:gridCol w:w="1020"/>
        <w:gridCol w:w="1020"/>
        <w:gridCol w:w="1020"/>
      </w:tblGrid>
      <w:tr w:rsidR="001F0B99" w14:paraId="1F62A23D" w14:textId="77777777" w:rsidTr="001F0B99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EE42F" w14:textId="77777777" w:rsidR="001F0B99" w:rsidRDefault="001F0B99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0014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4CC66" w14:textId="77777777" w:rsidR="001F0B99" w:rsidRDefault="001F0B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21921" w14:textId="77777777" w:rsidR="001F0B99" w:rsidRDefault="001F0B99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Planiranje in čiščenje površin po končanem zasipu ter odvoz odpadkov.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AEA0B" w14:textId="77777777" w:rsidR="001F0B99" w:rsidRDefault="001F0B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186C9" w14:textId="77777777" w:rsidR="001F0B99" w:rsidRDefault="001F0B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77E0" w14:textId="77777777" w:rsidR="001F0B99" w:rsidRDefault="001F0B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FC8AF" w14:textId="77777777" w:rsidR="001F0B99" w:rsidRDefault="001F0B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F0B99" w14:paraId="7D307604" w14:textId="77777777" w:rsidTr="001F0B99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6CEA3" w14:textId="77777777" w:rsidR="001F0B99" w:rsidRDefault="001F0B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1F9D7" w14:textId="77777777" w:rsidR="001F0B99" w:rsidRDefault="001F0B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BA708B" w14:textId="77777777" w:rsidR="001F0B99" w:rsidRDefault="001F0B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4A41" w14:textId="77777777" w:rsidR="001F0B99" w:rsidRDefault="001F0B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pavšal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7D93" w14:textId="77777777" w:rsidR="001F0B99" w:rsidRDefault="001F0B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F9341B3" w14:textId="77777777" w:rsidR="001F0B99" w:rsidRDefault="001F0B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4CF1" w14:textId="77777777" w:rsidR="001F0B99" w:rsidRDefault="001F0B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24928667" w14:textId="77777777" w:rsidR="00CB5C4C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243AE7AD" w14:textId="77777777" w:rsidR="00CB5C4C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D929EC">
        <w:rPr>
          <w:rFonts w:ascii="Tahoma" w:hAnsi="Tahoma" w:cs="Tahoma"/>
          <w:sz w:val="20"/>
          <w:szCs w:val="20"/>
        </w:rPr>
        <w:t>Popravljen popis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94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00"/>
        <w:gridCol w:w="1020"/>
        <w:gridCol w:w="1020"/>
        <w:gridCol w:w="1020"/>
      </w:tblGrid>
      <w:tr w:rsidR="001F0B99" w14:paraId="17594FA7" w14:textId="77777777" w:rsidTr="001F0B99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ED955" w14:textId="77777777" w:rsidR="001F0B99" w:rsidRDefault="001F0B99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0014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47F32" w14:textId="77777777" w:rsidR="001F0B99" w:rsidRDefault="001F0B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0A1F8" w14:textId="77777777" w:rsidR="001F0B99" w:rsidRDefault="001F0B99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Planiranje in čiščenje površin po končanem zasipu ter odvoz odpadkov.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263DC" w14:textId="77777777" w:rsidR="001F0B99" w:rsidRDefault="001F0B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D4AD" w14:textId="77777777" w:rsidR="001F0B99" w:rsidRDefault="001F0B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4BDF3" w14:textId="77777777" w:rsidR="001F0B99" w:rsidRDefault="001F0B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E999" w14:textId="77777777" w:rsidR="001F0B99" w:rsidRDefault="001F0B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F0B99" w14:paraId="4AF661FB" w14:textId="77777777" w:rsidTr="001F0B99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16E91" w14:textId="77777777" w:rsidR="001F0B99" w:rsidRDefault="001F0B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B93A8" w14:textId="77777777" w:rsidR="001F0B99" w:rsidRDefault="001F0B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C6BD9" w14:textId="77777777" w:rsidR="001F0B99" w:rsidRDefault="001F0B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D32392E" w14:textId="77777777" w:rsidR="001F0B99" w:rsidRDefault="001F0B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AC848EB" w14:textId="77777777" w:rsidR="001F0B99" w:rsidRDefault="001F0B9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A2237B" w14:textId="77777777" w:rsidR="001F0B99" w:rsidRDefault="001F0B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03CB" w14:textId="77777777" w:rsidR="001F0B99" w:rsidRDefault="001F0B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14:paraId="78AA84F7" w14:textId="48DE776D" w:rsidR="001F0B99" w:rsidRDefault="001F0B99" w:rsidP="001F0B99">
      <w:pPr>
        <w:pStyle w:val="ListParagraph"/>
        <w:ind w:left="0" w:firstLine="720"/>
        <w:rPr>
          <w:rFonts w:ascii="Tahoma" w:hAnsi="Tahoma" w:cs="Tahoma"/>
          <w:b/>
          <w:bCs/>
          <w:sz w:val="20"/>
          <w:szCs w:val="20"/>
        </w:rPr>
      </w:pPr>
    </w:p>
    <w:p w14:paraId="19986CD6" w14:textId="0794183A" w:rsidR="001F0B99" w:rsidRDefault="001F0B99" w:rsidP="001F0B99">
      <w:pPr>
        <w:pStyle w:val="ListParagraph"/>
        <w:ind w:left="0" w:firstLine="720"/>
        <w:rPr>
          <w:rFonts w:ascii="Tahoma" w:hAnsi="Tahoma" w:cs="Tahoma"/>
          <w:b/>
          <w:bCs/>
          <w:sz w:val="20"/>
          <w:szCs w:val="20"/>
        </w:rPr>
      </w:pPr>
    </w:p>
    <w:p w14:paraId="641A72AD" w14:textId="263A3348" w:rsidR="00DF155D" w:rsidRPr="005F2578" w:rsidRDefault="00DF155D" w:rsidP="00DF155D">
      <w:pPr>
        <w:pStyle w:val="BodyText2"/>
        <w:widowControl w:val="0"/>
        <w:spacing w:line="254" w:lineRule="atLeast"/>
        <w:rPr>
          <w:rFonts w:ascii="Times New Roman" w:hAnsi="Times New Roman"/>
          <w:b/>
          <w:sz w:val="22"/>
          <w:szCs w:val="22"/>
        </w:rPr>
      </w:pPr>
      <w:r w:rsidRPr="00260AD6">
        <w:rPr>
          <w:rFonts w:ascii="Times New Roman" w:hAnsi="Times New Roman"/>
          <w:b/>
          <w:sz w:val="22"/>
          <w:szCs w:val="22"/>
        </w:rPr>
        <w:t>Spremembe so sestavni del razpisne dokumentacije in jih je potrebno upoštevati pri pripravi ponudbe.</w:t>
      </w:r>
      <w:bookmarkStart w:id="0" w:name="_GoBack"/>
      <w:bookmarkEnd w:id="0"/>
    </w:p>
    <w:p w14:paraId="57720B50" w14:textId="3953AFC4" w:rsidR="001F0B99" w:rsidRDefault="001F0B99" w:rsidP="001F0B99">
      <w:pPr>
        <w:pStyle w:val="ListParagraph"/>
        <w:ind w:left="0" w:firstLine="720"/>
        <w:rPr>
          <w:rFonts w:ascii="Tahoma" w:hAnsi="Tahoma" w:cs="Tahoma"/>
          <w:b/>
          <w:bCs/>
          <w:sz w:val="20"/>
          <w:szCs w:val="20"/>
        </w:rPr>
      </w:pPr>
    </w:p>
    <w:sectPr w:rsidR="001F0B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ABD75" w14:textId="77777777" w:rsidR="007379F4" w:rsidRDefault="007379F4">
      <w:r>
        <w:separator/>
      </w:r>
    </w:p>
  </w:endnote>
  <w:endnote w:type="continuationSeparator" w:id="0">
    <w:p w14:paraId="5E647DF1" w14:textId="77777777" w:rsidR="007379F4" w:rsidRDefault="00737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B6E38" w14:textId="77777777" w:rsidR="00FE3CAD" w:rsidRDefault="00FE3C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FA8F4" w14:textId="77777777" w:rsidR="00FE3CAD" w:rsidRDefault="00FE3CAD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FE3CAD" w14:paraId="54236D41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AC154A8" w14:textId="77777777" w:rsidR="00FE3CAD" w:rsidRDefault="00FE3CAD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5D99DD4" w14:textId="77777777" w:rsidR="00FE3CAD" w:rsidRDefault="00FE3CAD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8889DF7" w14:textId="77777777" w:rsidR="00FE3CAD" w:rsidRDefault="00FE3CAD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C20DF4D" w14:textId="16418CF2" w:rsidR="00FE3CAD" w:rsidRDefault="00FE3CAD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5F2578">
            <w:rPr>
              <w:rFonts w:ascii="Arial" w:hAnsi="Arial"/>
              <w:noProof/>
              <w:sz w:val="16"/>
            </w:rPr>
            <w:t>8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5F2578">
            <w:rPr>
              <w:rStyle w:val="PageNumber"/>
              <w:noProof/>
              <w:sz w:val="16"/>
            </w:rPr>
            <w:t>8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6E23401C" w14:textId="77777777" w:rsidR="00FE3CAD" w:rsidRDefault="00FE3CAD">
    <w:pPr>
      <w:pStyle w:val="Footer"/>
      <w:rPr>
        <w:rFonts w:ascii="Arial" w:hAnsi="Arial"/>
        <w:sz w:val="2"/>
        <w:lang w:val="en-US"/>
      </w:rPr>
    </w:pPr>
  </w:p>
  <w:p w14:paraId="595F68C8" w14:textId="77777777" w:rsidR="00FE3CAD" w:rsidRDefault="00FE3C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5F00C" w14:textId="77777777" w:rsidR="00FE3CAD" w:rsidRDefault="00FE3CAD" w:rsidP="002507C2">
    <w:pPr>
      <w:pStyle w:val="Footer"/>
      <w:ind w:firstLine="540"/>
    </w:pPr>
    <w:r>
      <w:t xml:space="preserve">  </w:t>
    </w:r>
    <w:r w:rsidRPr="00643501">
      <w:rPr>
        <w:noProof/>
        <w:lang w:eastAsia="sl-SI"/>
      </w:rPr>
      <w:drawing>
        <wp:inline distT="0" distB="0" distL="0" distR="0" wp14:anchorId="31899FE7" wp14:editId="07C82BA0">
          <wp:extent cx="540385" cy="429260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643501">
      <w:rPr>
        <w:noProof/>
        <w:lang w:eastAsia="sl-SI"/>
      </w:rPr>
      <w:drawing>
        <wp:inline distT="0" distB="0" distL="0" distR="0" wp14:anchorId="253E5046" wp14:editId="629A5B47">
          <wp:extent cx="429260" cy="429260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CF74F9">
      <w:rPr>
        <w:noProof/>
        <w:lang w:eastAsia="sl-SI"/>
      </w:rPr>
      <w:drawing>
        <wp:inline distT="0" distB="0" distL="0" distR="0" wp14:anchorId="56ACA86E" wp14:editId="38C6648B">
          <wp:extent cx="2337435" cy="34163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376BB3A" w14:textId="77777777" w:rsidR="00FE3CAD" w:rsidRPr="003C7111" w:rsidRDefault="00FE3CAD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A35CE" w14:textId="77777777" w:rsidR="007379F4" w:rsidRDefault="007379F4">
      <w:r>
        <w:separator/>
      </w:r>
    </w:p>
  </w:footnote>
  <w:footnote w:type="continuationSeparator" w:id="0">
    <w:p w14:paraId="5C8B0C17" w14:textId="77777777" w:rsidR="007379F4" w:rsidRDefault="00737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11A9F" w14:textId="77777777" w:rsidR="00FE3CAD" w:rsidRDefault="00FE3C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6EEA1" w14:textId="77777777" w:rsidR="00FE3CAD" w:rsidRDefault="00FE3C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4281E" w14:textId="77777777" w:rsidR="00FE3CAD" w:rsidRDefault="00FE3CAD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2B8F799A" wp14:editId="3A38D67F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E73A99"/>
    <w:multiLevelType w:val="hybridMultilevel"/>
    <w:tmpl w:val="A69ACAB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D868E5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1B7B3E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E30AAC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0772A4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B4B6787"/>
    <w:multiLevelType w:val="hybridMultilevel"/>
    <w:tmpl w:val="A69ACAB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9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7682FFC"/>
    <w:multiLevelType w:val="hybridMultilevel"/>
    <w:tmpl w:val="A69ACAB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D1221E"/>
    <w:multiLevelType w:val="hybridMultilevel"/>
    <w:tmpl w:val="E4D0A378"/>
    <w:lvl w:ilvl="0" w:tplc="AA8677A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D2F5C44"/>
    <w:multiLevelType w:val="hybridMultilevel"/>
    <w:tmpl w:val="7F881D52"/>
    <w:lvl w:ilvl="0" w:tplc="9A36A168">
      <w:start w:val="3"/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  <w:color w:val="333333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8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33243A44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38527F3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4C0744B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7" w15:restartNumberingAfterBreak="0">
    <w:nsid w:val="39150B54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3D7965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818D2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3FF41F5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421642A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6CE1DD0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A4D3805"/>
    <w:multiLevelType w:val="hybridMultilevel"/>
    <w:tmpl w:val="A69ACAB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D72081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DD40FC8"/>
    <w:multiLevelType w:val="hybridMultilevel"/>
    <w:tmpl w:val="5F92F324"/>
    <w:lvl w:ilvl="0" w:tplc="C6FC4D72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A10CB1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03C5B47"/>
    <w:multiLevelType w:val="hybridMultilevel"/>
    <w:tmpl w:val="146E47BC"/>
    <w:lvl w:ilvl="0" w:tplc="4F9ED9D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3B337F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F9059C8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0265145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2" w15:restartNumberingAfterBreak="0">
    <w:nsid w:val="6B9C1106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E28403E"/>
    <w:multiLevelType w:val="hybridMultilevel"/>
    <w:tmpl w:val="33826B30"/>
    <w:lvl w:ilvl="0" w:tplc="6562B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32D58E7"/>
    <w:multiLevelType w:val="hybridMultilevel"/>
    <w:tmpl w:val="70B670CC"/>
    <w:lvl w:ilvl="0" w:tplc="8782F2F0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3B95C45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B90042D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"/>
  </w:num>
  <w:num w:numId="3">
    <w:abstractNumId w:val="47"/>
  </w:num>
  <w:num w:numId="4">
    <w:abstractNumId w:val="15"/>
  </w:num>
  <w:num w:numId="5">
    <w:abstractNumId w:val="26"/>
  </w:num>
  <w:num w:numId="6">
    <w:abstractNumId w:val="41"/>
  </w:num>
  <w:num w:numId="7">
    <w:abstractNumId w:val="24"/>
  </w:num>
  <w:num w:numId="8">
    <w:abstractNumId w:val="12"/>
  </w:num>
  <w:num w:numId="9">
    <w:abstractNumId w:val="18"/>
  </w:num>
  <w:num w:numId="10">
    <w:abstractNumId w:val="13"/>
  </w:num>
  <w:num w:numId="11">
    <w:abstractNumId w:val="0"/>
  </w:num>
  <w:num w:numId="12">
    <w:abstractNumId w:val="8"/>
  </w:num>
  <w:num w:numId="13">
    <w:abstractNumId w:val="20"/>
  </w:num>
  <w:num w:numId="14">
    <w:abstractNumId w:val="25"/>
  </w:num>
  <w:num w:numId="15">
    <w:abstractNumId w:val="19"/>
  </w:num>
  <w:num w:numId="16">
    <w:abstractNumId w:val="9"/>
  </w:num>
  <w:num w:numId="17">
    <w:abstractNumId w:val="17"/>
  </w:num>
  <w:num w:numId="18">
    <w:abstractNumId w:val="44"/>
  </w:num>
  <w:num w:numId="19">
    <w:abstractNumId w:val="43"/>
  </w:num>
  <w:num w:numId="20">
    <w:abstractNumId w:val="5"/>
  </w:num>
  <w:num w:numId="21">
    <w:abstractNumId w:val="33"/>
  </w:num>
  <w:num w:numId="22">
    <w:abstractNumId w:val="7"/>
  </w:num>
  <w:num w:numId="23">
    <w:abstractNumId w:val="10"/>
  </w:num>
  <w:num w:numId="24">
    <w:abstractNumId w:val="2"/>
  </w:num>
  <w:num w:numId="25">
    <w:abstractNumId w:val="14"/>
  </w:num>
  <w:num w:numId="26">
    <w:abstractNumId w:val="21"/>
  </w:num>
  <w:num w:numId="27">
    <w:abstractNumId w:val="39"/>
  </w:num>
  <w:num w:numId="28">
    <w:abstractNumId w:val="22"/>
  </w:num>
  <w:num w:numId="29">
    <w:abstractNumId w:val="23"/>
  </w:num>
  <w:num w:numId="30">
    <w:abstractNumId w:val="38"/>
  </w:num>
  <w:num w:numId="31">
    <w:abstractNumId w:val="31"/>
  </w:num>
  <w:num w:numId="32">
    <w:abstractNumId w:val="34"/>
  </w:num>
  <w:num w:numId="33">
    <w:abstractNumId w:val="29"/>
  </w:num>
  <w:num w:numId="34">
    <w:abstractNumId w:val="32"/>
  </w:num>
  <w:num w:numId="35">
    <w:abstractNumId w:val="36"/>
  </w:num>
  <w:num w:numId="36">
    <w:abstractNumId w:val="3"/>
  </w:num>
  <w:num w:numId="37">
    <w:abstractNumId w:val="45"/>
  </w:num>
  <w:num w:numId="38">
    <w:abstractNumId w:val="30"/>
  </w:num>
  <w:num w:numId="39">
    <w:abstractNumId w:val="46"/>
  </w:num>
  <w:num w:numId="40">
    <w:abstractNumId w:val="4"/>
  </w:num>
  <w:num w:numId="41">
    <w:abstractNumId w:val="40"/>
  </w:num>
  <w:num w:numId="42">
    <w:abstractNumId w:val="42"/>
  </w:num>
  <w:num w:numId="43">
    <w:abstractNumId w:val="28"/>
  </w:num>
  <w:num w:numId="44">
    <w:abstractNumId w:val="6"/>
  </w:num>
  <w:num w:numId="45">
    <w:abstractNumId w:val="27"/>
  </w:num>
  <w:num w:numId="46">
    <w:abstractNumId w:val="37"/>
  </w:num>
  <w:num w:numId="47">
    <w:abstractNumId w:val="35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19A"/>
    <w:rsid w:val="00006064"/>
    <w:rsid w:val="00010729"/>
    <w:rsid w:val="0004419A"/>
    <w:rsid w:val="000646A9"/>
    <w:rsid w:val="000A1EB4"/>
    <w:rsid w:val="000D49D3"/>
    <w:rsid w:val="001741A6"/>
    <w:rsid w:val="0018366A"/>
    <w:rsid w:val="001836BB"/>
    <w:rsid w:val="001A22B0"/>
    <w:rsid w:val="001A58F2"/>
    <w:rsid w:val="001F0B99"/>
    <w:rsid w:val="00216549"/>
    <w:rsid w:val="002507C2"/>
    <w:rsid w:val="002629DE"/>
    <w:rsid w:val="00290551"/>
    <w:rsid w:val="002A39E4"/>
    <w:rsid w:val="002C290F"/>
    <w:rsid w:val="002D6D8B"/>
    <w:rsid w:val="002E2AD9"/>
    <w:rsid w:val="00312FDE"/>
    <w:rsid w:val="003133A6"/>
    <w:rsid w:val="003560E2"/>
    <w:rsid w:val="003579C0"/>
    <w:rsid w:val="0036663A"/>
    <w:rsid w:val="003923FB"/>
    <w:rsid w:val="00424A5A"/>
    <w:rsid w:val="0044323F"/>
    <w:rsid w:val="004B34B5"/>
    <w:rsid w:val="00514AE6"/>
    <w:rsid w:val="005167D0"/>
    <w:rsid w:val="005207A5"/>
    <w:rsid w:val="00556816"/>
    <w:rsid w:val="00560ED3"/>
    <w:rsid w:val="005A163E"/>
    <w:rsid w:val="005F2578"/>
    <w:rsid w:val="00634B0D"/>
    <w:rsid w:val="00637BE6"/>
    <w:rsid w:val="00656917"/>
    <w:rsid w:val="00694676"/>
    <w:rsid w:val="00723D80"/>
    <w:rsid w:val="007300C5"/>
    <w:rsid w:val="007379F4"/>
    <w:rsid w:val="007F1D79"/>
    <w:rsid w:val="008557E1"/>
    <w:rsid w:val="00920743"/>
    <w:rsid w:val="009236D5"/>
    <w:rsid w:val="0092677A"/>
    <w:rsid w:val="00971DE5"/>
    <w:rsid w:val="00996F91"/>
    <w:rsid w:val="009B1FD9"/>
    <w:rsid w:val="009E4A7E"/>
    <w:rsid w:val="00A05C73"/>
    <w:rsid w:val="00A17575"/>
    <w:rsid w:val="00A73DAB"/>
    <w:rsid w:val="00A77B0B"/>
    <w:rsid w:val="00A80521"/>
    <w:rsid w:val="00A8353E"/>
    <w:rsid w:val="00AB33E8"/>
    <w:rsid w:val="00AD3747"/>
    <w:rsid w:val="00BD0083"/>
    <w:rsid w:val="00C044CA"/>
    <w:rsid w:val="00C17DF6"/>
    <w:rsid w:val="00C34002"/>
    <w:rsid w:val="00C343E1"/>
    <w:rsid w:val="00CB5C4C"/>
    <w:rsid w:val="00D14618"/>
    <w:rsid w:val="00D520E7"/>
    <w:rsid w:val="00D6409C"/>
    <w:rsid w:val="00D929EC"/>
    <w:rsid w:val="00DB7CDA"/>
    <w:rsid w:val="00DF155D"/>
    <w:rsid w:val="00E5006B"/>
    <w:rsid w:val="00E51016"/>
    <w:rsid w:val="00E62C6A"/>
    <w:rsid w:val="00E66D5B"/>
    <w:rsid w:val="00E813F4"/>
    <w:rsid w:val="00E84BEA"/>
    <w:rsid w:val="00EA1375"/>
    <w:rsid w:val="00ED54C7"/>
    <w:rsid w:val="00F471B0"/>
    <w:rsid w:val="00F93241"/>
    <w:rsid w:val="00FA1E40"/>
    <w:rsid w:val="00FC64AD"/>
    <w:rsid w:val="00FE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88C5FE"/>
  <w15:docId w15:val="{ACD8E15C-2B21-4517-9475-3EC96B720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link w:val="Heading4Char"/>
    <w:uiPriority w:val="9"/>
    <w:qFormat/>
    <w:rsid w:val="0004419A"/>
    <w:pPr>
      <w:spacing w:before="100" w:beforeAutospacing="1" w:after="100" w:afterAutospacing="1"/>
      <w:outlineLvl w:val="3"/>
    </w:pPr>
    <w:rPr>
      <w:b/>
      <w:bCs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4419A"/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C343E1"/>
    <w:pPr>
      <w:ind w:left="720"/>
      <w:contextualSpacing/>
    </w:pPr>
  </w:style>
  <w:style w:type="character" w:customStyle="1" w:styleId="BodyText2Char">
    <w:name w:val="Body Text 2 Char"/>
    <w:link w:val="BodyText2"/>
    <w:rsid w:val="00FE3CAD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346</TotalTime>
  <Pages>8</Pages>
  <Words>1601</Words>
  <Characters>9131</Characters>
  <Application>Microsoft Office Word</Application>
  <DocSecurity>0</DocSecurity>
  <Lines>76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10711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creator>Sabina Brodt</dc:creator>
  <cp:lastModifiedBy>Sabina Brodt</cp:lastModifiedBy>
  <cp:revision>33</cp:revision>
  <cp:lastPrinted>2022-05-31T17:24:00Z</cp:lastPrinted>
  <dcterms:created xsi:type="dcterms:W3CDTF">2022-05-31T17:25:00Z</dcterms:created>
  <dcterms:modified xsi:type="dcterms:W3CDTF">2022-07-04T06:34:00Z</dcterms:modified>
</cp:coreProperties>
</file>